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E65" w:rsidRDefault="00C72E65" w:rsidP="00710FBC">
      <w:pPr>
        <w:spacing w:after="0"/>
        <w:ind w:left="8496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C72E65" w:rsidRDefault="00C72E65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2E65" w:rsidRDefault="00C72E65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2E65" w:rsidRDefault="00C72E65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2E65" w:rsidRPr="00191812" w:rsidRDefault="00C72E65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PLANUL DE PREGĂTIRE PE MEZOCICLURI</w:t>
      </w:r>
    </w:p>
    <w:p w:rsidR="00C72E65" w:rsidRPr="00191812" w:rsidRDefault="00C72E65" w:rsidP="00FC01C9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C72E65" w:rsidRDefault="00C72E65" w:rsidP="00FC01C9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72E65" w:rsidRPr="00C145A4" w:rsidRDefault="00C72E65" w:rsidP="00FC01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72E65" w:rsidRDefault="00C72E65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C72E65" w:rsidRDefault="00C72E65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Anul şcolar/ anul competiţional: ……………………</w:t>
      </w:r>
    </w:p>
    <w:p w:rsidR="00C72E65" w:rsidRDefault="00C72E65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C72E65" w:rsidRDefault="00C72E65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FC01C9">
        <w:rPr>
          <w:rFonts w:ascii="Times New Roman" w:hAnsi="Times New Roman" w:cs="Times New Roman"/>
          <w:sz w:val="20"/>
          <w:szCs w:val="20"/>
        </w:rPr>
        <w:t>Nivel valoric:</w:t>
      </w:r>
      <w:r>
        <w:rPr>
          <w:rFonts w:ascii="Times New Roman" w:hAnsi="Times New Roman" w:cs="Times New Roman"/>
          <w:sz w:val="20"/>
          <w:szCs w:val="20"/>
        </w:rPr>
        <w:t xml:space="preserve"> PERFORMANTA</w:t>
      </w:r>
    </w:p>
    <w:p w:rsidR="00C72E65" w:rsidRDefault="00C72E65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Cadrul didactic: ………………………..…………...</w:t>
      </w:r>
      <w:r w:rsidRPr="00191812">
        <w:rPr>
          <w:rFonts w:ascii="Times New Roman" w:hAnsi="Times New Roman" w:cs="Times New Roman"/>
          <w:sz w:val="20"/>
          <w:szCs w:val="20"/>
        </w:rPr>
        <w:t xml:space="preserve"> </w:t>
      </w:r>
      <w:r w:rsidRPr="00191812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72E65" w:rsidRDefault="00C72E65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:rsidR="00C72E65" w:rsidRDefault="00C72E65" w:rsidP="00857E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Etapa de pregătire: ACOMODARE INDOOR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</w:p>
    <w:p w:rsidR="00C72E65" w:rsidRPr="00584D02" w:rsidRDefault="00C72E65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584D02">
        <w:rPr>
          <w:rFonts w:ascii="Times New Roman" w:hAnsi="Times New Roman" w:cs="Times New Roman"/>
          <w:b/>
          <w:bCs/>
        </w:rPr>
        <w:t xml:space="preserve">MEZOCICLUL nr. </w:t>
      </w:r>
      <w:r>
        <w:rPr>
          <w:rFonts w:ascii="Times New Roman" w:hAnsi="Times New Roman" w:cs="Times New Roman"/>
          <w:b/>
          <w:bCs/>
        </w:rPr>
        <w:t>1</w:t>
      </w:r>
    </w:p>
    <w:p w:rsidR="00C72E65" w:rsidRPr="00FC01C9" w:rsidRDefault="00C72E65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92.85pt;margin-top:18.55pt;width:227.75pt;height:104.75pt;z-index:251648000">
            <v:textbox style="mso-next-textbox:#_x0000_s1026;mso-fit-shape-to-text:t">
              <w:txbxContent>
                <w:p w:rsidR="00C72E65" w:rsidRPr="00747455" w:rsidRDefault="00C72E65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47455">
                    <w:rPr>
                      <w:rFonts w:ascii="Times New Roman" w:hAnsi="Times New Roman" w:cs="Times New Roman"/>
                      <w:b/>
                      <w:bCs/>
                    </w:rPr>
                    <w:t xml:space="preserve">Dotări materiale necesare:   </w:t>
                  </w:r>
                </w:p>
                <w:p w:rsidR="00C72E65" w:rsidRPr="00F05F1A" w:rsidRDefault="00C72E65" w:rsidP="00747455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27" type="#_x0000_t202" style="position:absolute;margin-left:-5.1pt;margin-top:18.4pt;width:493.95pt;height:104.75pt;z-index:251646976">
            <v:textbox style="mso-next-textbox:#_x0000_s1027;mso-fit-shape-to-text:t">
              <w:txbxContent>
                <w:p w:rsidR="00C72E65" w:rsidRPr="00747455" w:rsidRDefault="00C72E65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47455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747455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747455">
                    <w:rPr>
                      <w:rFonts w:ascii="Times New Roman" w:hAnsi="Times New Roman" w:cs="Times New Roman"/>
                      <w:b/>
                      <w:bCs/>
                    </w:rPr>
                    <w:t>Ă:</w:t>
                  </w:r>
                </w:p>
                <w:p w:rsidR="00C72E65" w:rsidRDefault="00C72E65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05F1A">
                    <w:rPr>
                      <w:rFonts w:ascii="Times New Roman" w:hAnsi="Times New Roman" w:cs="Times New Roman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</w:rPr>
                    <w:t>adaptarea la specificul sezonului indoor: pozi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ia de tragere, selec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ia echipamentului</w:t>
                  </w:r>
                </w:p>
                <w:p w:rsidR="00C72E65" w:rsidRDefault="00C72E65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perfec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ionarea elementelor tehnice de bază</w:t>
                  </w:r>
                </w:p>
                <w:p w:rsidR="00C72E65" w:rsidRDefault="00C72E65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musculară generală</w:t>
                  </w:r>
                </w:p>
                <w:p w:rsidR="00C72E65" w:rsidRDefault="00C72E65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musculaturii specifice tirului cu arcul</w:t>
                  </w:r>
                </w:p>
                <w:p w:rsidR="00C72E65" w:rsidRPr="00F05F1A" w:rsidRDefault="00C72E65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îmbunătă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irea echilibrului postural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/>
          <w:bCs/>
          <w:sz w:val="18"/>
          <w:szCs w:val="18"/>
        </w:rPr>
        <w:t>Perioada: 13.09 – 10.10.2010</w:t>
      </w:r>
    </w:p>
    <w:p w:rsidR="00C72E65" w:rsidRDefault="00C72E65" w:rsidP="008E21D1">
      <w:pPr>
        <w:jc w:val="center"/>
      </w:pPr>
    </w:p>
    <w:p w:rsidR="00C72E65" w:rsidRPr="00520517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C72E65" w:rsidRPr="00520517">
        <w:trPr>
          <w:trHeight w:val="252"/>
        </w:trPr>
        <w:tc>
          <w:tcPr>
            <w:tcW w:w="14410" w:type="dxa"/>
            <w:gridSpan w:val="4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C72E65" w:rsidRPr="00520517">
        <w:trPr>
          <w:trHeight w:val="252"/>
        </w:trPr>
        <w:tc>
          <w:tcPr>
            <w:tcW w:w="5412" w:type="dxa"/>
            <w:gridSpan w:val="2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C72E65" w:rsidRPr="00520517">
        <w:trPr>
          <w:trHeight w:val="264"/>
        </w:trPr>
        <w:tc>
          <w:tcPr>
            <w:tcW w:w="5412" w:type="dxa"/>
            <w:gridSpan w:val="2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C72E65" w:rsidRPr="00520517">
        <w:trPr>
          <w:trHeight w:val="350"/>
        </w:trPr>
        <w:tc>
          <w:tcPr>
            <w:tcW w:w="1834" w:type="dxa"/>
            <w:vAlign w:val="center"/>
          </w:tcPr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C72E65" w:rsidRPr="0094124E" w:rsidRDefault="00C72E65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C72E65" w:rsidRPr="0094124E" w:rsidRDefault="00C72E65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C72E65" w:rsidRPr="0094124E" w:rsidRDefault="00C72E65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C72E65" w:rsidRPr="0094124E" w:rsidRDefault="00C72E65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C72E65" w:rsidRPr="0094124E" w:rsidRDefault="00C72E65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C72E65" w:rsidRPr="00747455" w:rsidRDefault="00C72E65" w:rsidP="00747455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C72E65" w:rsidRPr="00747455" w:rsidRDefault="00C72E65" w:rsidP="00747455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C72E65" w:rsidRPr="00747455" w:rsidRDefault="00C72E65" w:rsidP="00747455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C72E65" w:rsidRPr="00520517">
        <w:trPr>
          <w:trHeight w:val="542"/>
        </w:trPr>
        <w:tc>
          <w:tcPr>
            <w:tcW w:w="1834" w:type="dxa"/>
            <w:vAlign w:val="center"/>
          </w:tcPr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C72E65" w:rsidRPr="0094124E" w:rsidRDefault="00C72E65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asezarea picioarelor, repartizarea egala a greutatii pe ambele picioare</w:t>
            </w:r>
          </w:p>
          <w:p w:rsidR="00C72E65" w:rsidRPr="0094124E" w:rsidRDefault="00C72E65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armarea: cu bratele pe orizontala, cotul mainii de coarda in aliniere cu sageata</w:t>
            </w:r>
          </w:p>
          <w:p w:rsidR="00C72E65" w:rsidRPr="0094124E" w:rsidRDefault="00C72E65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C72E65" w:rsidRPr="0094124E" w:rsidRDefault="00C72E65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C72E65" w:rsidRPr="0094124E" w:rsidRDefault="00C72E65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4124E" w:rsidRDefault="00C72E65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C72E65" w:rsidRPr="0094124E" w:rsidRDefault="00C72E65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C72E65" w:rsidRPr="00520517" w:rsidRDefault="00C72E65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603"/>
        </w:trPr>
        <w:tc>
          <w:tcPr>
            <w:tcW w:w="1834" w:type="dxa"/>
            <w:vAlign w:val="center"/>
          </w:tcPr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4745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FABF8F"/>
          </w:tcPr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747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2E65" w:rsidRPr="00520517">
        <w:trPr>
          <w:trHeight w:val="436"/>
        </w:trPr>
        <w:tc>
          <w:tcPr>
            <w:tcW w:w="1834" w:type="dxa"/>
            <w:vAlign w:val="center"/>
          </w:tcPr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94124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C72E65" w:rsidRPr="00520517" w:rsidRDefault="00C72E65" w:rsidP="0094124E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94124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C72E65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1113"/>
        </w:trPr>
        <w:tc>
          <w:tcPr>
            <w:tcW w:w="1834" w:type="dxa"/>
            <w:vAlign w:val="center"/>
          </w:tcPr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C72E65" w:rsidRPr="001D7A73" w:rsidRDefault="00C72E65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94124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94124E" w:rsidRDefault="00C72E65" w:rsidP="0094124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C72E65" w:rsidRPr="00363F1E" w:rsidRDefault="00C72E65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Pr="00363F1E" w:rsidRDefault="00C72E65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Pr="00520517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402"/>
        <w:gridCol w:w="1536"/>
      </w:tblGrid>
      <w:tr w:rsidR="00C72E65" w:rsidRPr="00520517">
        <w:trPr>
          <w:trHeight w:val="250"/>
        </w:trPr>
        <w:tc>
          <w:tcPr>
            <w:tcW w:w="14573" w:type="dxa"/>
            <w:gridSpan w:val="7"/>
          </w:tcPr>
          <w:p w:rsidR="00C72E65" w:rsidRPr="00520517" w:rsidRDefault="00C72E65" w:rsidP="004877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C72E6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-6-11-16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C8457F" w:rsidRDefault="00C72E65" w:rsidP="0074745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C72E65" w:rsidRPr="00520517" w:rsidRDefault="00C72E65" w:rsidP="0074745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C72E65" w:rsidRPr="00C8457F" w:rsidRDefault="00C72E65" w:rsidP="0074745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pacing w:val="-4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ionarea e</w:t>
            </w: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lementelor tehnice de bază</w:t>
            </w:r>
          </w:p>
          <w:p w:rsidR="00C72E65" w:rsidRDefault="00C72E65" w:rsidP="0074745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C72E65" w:rsidRDefault="00C72E65" w:rsidP="0074745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C72E65" w:rsidRPr="00520517" w:rsidRDefault="00C72E65" w:rsidP="0074745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C72E65" w:rsidRPr="00520517" w:rsidRDefault="00C72E65" w:rsidP="0074745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B0388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B0388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B0388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ionarea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C72E65" w:rsidRPr="0006038E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pt-BR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C72E65" w:rsidRPr="0006038E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Pr="00C8457F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7B038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C8457F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7B0388">
              <w:rPr>
                <w:i w:val="0"/>
                <w:iCs w:val="0"/>
                <w:sz w:val="20"/>
                <w:szCs w:val="20"/>
              </w:rPr>
              <w:t>Optimizarea tehnicii de tragere prin exercitii cu arcul</w:t>
            </w:r>
          </w:p>
          <w:p w:rsidR="00C72E65" w:rsidRPr="00C8457F" w:rsidRDefault="00C72E65" w:rsidP="0074745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C8457F" w:rsidRDefault="00C72E65" w:rsidP="007B0388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7B0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C72E65" w:rsidRDefault="00C72E65" w:rsidP="007B0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Pr="00520517" w:rsidRDefault="00C72E65" w:rsidP="007B0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  <w:r w:rsidRPr="007B0388">
              <w:rPr>
                <w:i w:val="0"/>
                <w:iCs w:val="0"/>
                <w:sz w:val="20"/>
                <w:szCs w:val="20"/>
              </w:rPr>
              <w:t>Tragere fara dragona cu o persoana care prinde arcul</w:t>
            </w:r>
          </w:p>
          <w:p w:rsidR="00C72E65" w:rsidRPr="007B0388" w:rsidRDefault="00C72E65" w:rsidP="007B0388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7B0388" w:rsidRDefault="00C72E65" w:rsidP="007B0388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  <w:r w:rsidRPr="007B0388">
              <w:rPr>
                <w:i w:val="0"/>
                <w:iCs w:val="0"/>
                <w:sz w:val="20"/>
                <w:szCs w:val="20"/>
              </w:rPr>
              <w:t>Tragere cu urmarirea tensiunilor impins-tras 50-50%</w:t>
            </w:r>
          </w:p>
          <w:p w:rsidR="00C72E65" w:rsidRDefault="00C72E65" w:rsidP="007B038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7B0388" w:rsidRDefault="00C72E65" w:rsidP="007B0388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  <w:r w:rsidRPr="007B0388">
              <w:rPr>
                <w:i w:val="0"/>
                <w:iCs w:val="0"/>
                <w:sz w:val="20"/>
                <w:szCs w:val="20"/>
              </w:rPr>
              <w:t>Tragere cu urmarirea sincronizarii bratelor</w:t>
            </w:r>
          </w:p>
          <w:p w:rsidR="00C72E65" w:rsidRDefault="00C72E65" w:rsidP="007B038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06038E" w:rsidRDefault="00C72E65" w:rsidP="007B0388">
            <w:pPr>
              <w:pStyle w:val="LasfarsitulPeparcursul"/>
              <w:rPr>
                <w:i w:val="0"/>
                <w:iCs w:val="0"/>
                <w:sz w:val="20"/>
                <w:szCs w:val="20"/>
                <w:lang w:val="pt-BR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pt-BR"/>
              </w:rPr>
              <w:t>Tragere cu urmarirea fazei de extensie</w:t>
            </w:r>
          </w:p>
          <w:p w:rsidR="00C72E65" w:rsidRPr="0006038E" w:rsidRDefault="00C72E65" w:rsidP="007B038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06038E" w:rsidRDefault="00C72E65" w:rsidP="007B0388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it-IT"/>
              </w:rPr>
              <w:t>Tragere cu controlul respiratiei</w:t>
            </w:r>
          </w:p>
          <w:p w:rsidR="00C72E65" w:rsidRPr="0006038E" w:rsidRDefault="00C72E65" w:rsidP="007B038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  <w:p w:rsidR="00C72E65" w:rsidRPr="0006038E" w:rsidRDefault="00C72E65" w:rsidP="007B0388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it-IT"/>
              </w:rPr>
              <w:t>Tragere cu inchiderea ochilor dupa fixare</w:t>
            </w:r>
          </w:p>
          <w:p w:rsidR="00C72E65" w:rsidRDefault="00C72E65" w:rsidP="007B0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B0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2-7-12-17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C8457F" w:rsidRDefault="00C72E65" w:rsidP="0074745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C72E65" w:rsidRPr="00C8457F" w:rsidRDefault="00C72E65" w:rsidP="00747455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C72E65" w:rsidRPr="00C8457F" w:rsidRDefault="00C72E65" w:rsidP="0074745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C72E65" w:rsidRDefault="00C72E65" w:rsidP="00747455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C72E65" w:rsidRPr="00C8457F" w:rsidRDefault="00C72E65" w:rsidP="0074745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Îmbunătăţirea deprinderilor motrice de bază/ utilitar-aplicative necesare practicării disciplinei sportive</w:t>
            </w:r>
          </w:p>
          <w:p w:rsidR="00C72E65" w:rsidRPr="00520517" w:rsidRDefault="00C72E65" w:rsidP="007B0388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A3371" w:rsidRDefault="00C72E65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4745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Pr="00C8457F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C72E65" w:rsidRDefault="00C72E65" w:rsidP="00747455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47455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47455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C8457F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747455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27402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calităţilor motrice de bază</w:t>
            </w:r>
          </w:p>
          <w:p w:rsidR="00C72E65" w:rsidRPr="00520517" w:rsidRDefault="00C72E65" w:rsidP="00747455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B0388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C72E65" w:rsidRPr="007B0388" w:rsidRDefault="00C72E65" w:rsidP="007B0388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7B0388" w:rsidRDefault="00C72E65" w:rsidP="007B0388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7B0388">
              <w:rPr>
                <w:i w:val="0"/>
                <w:iCs w:val="0"/>
                <w:sz w:val="20"/>
                <w:szCs w:val="20"/>
                <w:lang w:val="it-IT"/>
              </w:rPr>
              <w:t>Optimizarea tehnicii de tragere prin exercitii fara arc (simulari – cu sau fara corzi elastice)</w:t>
            </w:r>
          </w:p>
          <w:p w:rsidR="00C72E65" w:rsidRPr="00520517" w:rsidRDefault="00C72E65" w:rsidP="00747455">
            <w:pPr>
              <w:pStyle w:val="LasfarsitulPeparcursul"/>
              <w:ind w:left="36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388">
              <w:rPr>
                <w:rFonts w:ascii="Times New Roman" w:hAnsi="Times New Roman" w:cs="Times New Roman"/>
                <w:sz w:val="20"/>
                <w:szCs w:val="20"/>
              </w:rPr>
              <w:t>Simulari de tragere cu coarda elastica in fata oglinzii</w:t>
            </w:r>
          </w:p>
          <w:p w:rsidR="00C72E65" w:rsidRPr="007B0388" w:rsidRDefault="00C72E65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7B0388" w:rsidRDefault="00C72E65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388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C72E65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388">
              <w:rPr>
                <w:rFonts w:ascii="Times New Roman" w:hAnsi="Times New Roman" w:cs="Times New Roman"/>
                <w:sz w:val="20"/>
                <w:szCs w:val="20"/>
              </w:rPr>
              <w:t>Simulari de tragere cu atentie pe pastrarea stabilitatii si a posturii, fara tremur sau zdruncinaturi</w:t>
            </w:r>
          </w:p>
          <w:p w:rsidR="00C72E65" w:rsidRPr="007B0388" w:rsidRDefault="00C72E65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388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C72E65" w:rsidRPr="00520517" w:rsidRDefault="00C72E65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C72E65" w:rsidRPr="00520517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8-13-18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ionarea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</w:t>
            </w:r>
          </w:p>
          <w:p w:rsidR="00C72E65" w:rsidRPr="00520517" w:rsidRDefault="00C72E65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ecesare practicării disciplinei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sportive</w:t>
            </w:r>
          </w:p>
          <w:p w:rsidR="00C72E65" w:rsidRPr="00520517" w:rsidRDefault="00C72E65" w:rsidP="00892DB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A3371" w:rsidRDefault="00C72E65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Default="00C72E65" w:rsidP="00892DBE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6A3371" w:rsidRDefault="00C72E65" w:rsidP="0074745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C72E65" w:rsidRPr="00337D79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>Prelucrarea normelor de protecţie ş</w:t>
            </w:r>
            <w:r>
              <w:rPr>
                <w:i w:val="0"/>
                <w:iCs w:val="0"/>
                <w:sz w:val="20"/>
                <w:szCs w:val="20"/>
                <w:lang w:val="ro-RO"/>
              </w:rPr>
              <w:t>i comportament în timpul antrena</w:t>
            </w: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 xml:space="preserve">mentelor, a  noţiunilor de igienă sportivă </w:t>
            </w:r>
          </w:p>
          <w:p w:rsidR="00C72E65" w:rsidRPr="00520517" w:rsidRDefault="00C72E65" w:rsidP="00747455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Pr="00C8457F" w:rsidRDefault="00C72E65" w:rsidP="0074745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C8457F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747455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892DB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892DBE">
              <w:rPr>
                <w:i w:val="0"/>
                <w:iCs w:val="0"/>
                <w:sz w:val="20"/>
                <w:szCs w:val="20"/>
              </w:rPr>
              <w:t>Optimizarea tehnicii de tragere prin exercitii cu arcul</w:t>
            </w:r>
          </w:p>
          <w:p w:rsidR="00C72E65" w:rsidRPr="00892DBE" w:rsidRDefault="00C72E65" w:rsidP="00892DB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892DBE" w:rsidRDefault="00C72E65" w:rsidP="00892DB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892DBE">
              <w:rPr>
                <w:i w:val="0"/>
                <w:iCs w:val="0"/>
                <w:sz w:val="20"/>
                <w:szCs w:val="20"/>
              </w:rPr>
              <w:t>Perfec</w:t>
            </w:r>
            <w:r w:rsidRPr="00892DBE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892DBE">
              <w:rPr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892DBE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892DBE">
              <w:rPr>
                <w:i w:val="0"/>
                <w:iCs w:val="0"/>
                <w:sz w:val="20"/>
                <w:szCs w:val="20"/>
              </w:rPr>
              <w:t>intă</w:t>
            </w:r>
          </w:p>
          <w:p w:rsidR="00C72E65" w:rsidRDefault="00C72E65" w:rsidP="00747455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DE50EB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>Exersarea mijloacelor specifice fiecărei calităţi motrice</w:t>
            </w:r>
          </w:p>
          <w:p w:rsidR="00C72E65" w:rsidRPr="00520517" w:rsidRDefault="00C72E65" w:rsidP="00747455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892DB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Pr="00520517" w:rsidRDefault="00C72E65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miscarea ochitorului pe linie orizontala</w:t>
            </w:r>
          </w:p>
          <w:p w:rsidR="00C72E65" w:rsidRPr="00892DBE" w:rsidRDefault="00C72E65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miscarea ochitorului pe linie verticala</w:t>
            </w:r>
          </w:p>
          <w:p w:rsidR="00C72E65" w:rsidRPr="00892DBE" w:rsidRDefault="00C72E65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la linie verticala pentru stabilirea orientarii fata de tinta</w:t>
            </w:r>
          </w:p>
          <w:p w:rsidR="00C72E65" w:rsidRPr="00892DBE" w:rsidRDefault="00C72E65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urmarirea sincronizarii bratelor</w:t>
            </w:r>
          </w:p>
          <w:p w:rsidR="00C72E65" w:rsidRPr="00892DBE" w:rsidRDefault="00C72E65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controlul respiratiei</w:t>
            </w:r>
          </w:p>
          <w:p w:rsidR="00C72E65" w:rsidRPr="00892DBE" w:rsidRDefault="00C72E65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C72E65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4-9-14-19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DE50EB" w:rsidRDefault="00C72E65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ionarea</w:t>
            </w: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 xml:space="preserve"> elementelor tehnice de bază</w:t>
            </w:r>
          </w:p>
          <w:p w:rsidR="00C72E65" w:rsidRPr="00DE50EB" w:rsidRDefault="00C72E65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520517" w:rsidRDefault="00C72E65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520517" w:rsidRDefault="00C72E65" w:rsidP="00747455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4745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A3371" w:rsidRDefault="00C72E65" w:rsidP="0074745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C72E65" w:rsidRPr="00520517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892DB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892DB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892DBE">
              <w:rPr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C72E65" w:rsidRDefault="00C72E65" w:rsidP="0074745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4745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4745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4745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627402" w:rsidRDefault="00C72E65" w:rsidP="0074745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747455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C72E65" w:rsidRPr="00892DBE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C72E65" w:rsidRPr="00892DBE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C72E65" w:rsidRPr="00892DBE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Simulari de tragere cu atentie pe pastrarea stabilitatii si a posturii, fara tremur sau zdruncinaturi</w:t>
            </w:r>
          </w:p>
          <w:p w:rsidR="00C72E65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72E65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C72E65" w:rsidRDefault="00C72E65" w:rsidP="00892DB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892DB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DE50EB" w:rsidRDefault="00C72E65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627402" w:rsidRDefault="00C72E65" w:rsidP="0074745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C72E65" w:rsidRPr="00520517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06038E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C72E65" w:rsidRPr="00520517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Default="00C72E65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487731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Alergare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oară</w:t>
            </w:r>
          </w:p>
          <w:p w:rsidR="00C72E65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C72E65" w:rsidRPr="00487731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C72E65" w:rsidRPr="00487731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C72E65" w:rsidRPr="00487731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487731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C72E65" w:rsidRPr="00520517" w:rsidRDefault="00C72E65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703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C72E65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DE50EB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627402" w:rsidRDefault="00C72E65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C72E65" w:rsidRPr="00520517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06038E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C72E65" w:rsidRPr="00520517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C72E65" w:rsidRPr="00487731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C72E65" w:rsidRPr="00487731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C72E65" w:rsidRPr="00487731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C72E65" w:rsidRPr="00487731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87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703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C72E65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DE50EB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627402" w:rsidRDefault="00C72E65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C72E65" w:rsidRPr="00520517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C72E65" w:rsidRPr="00520517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Inot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487731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Masaj &amp; kinetoterapie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</w:tc>
      </w:tr>
    </w:tbl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de bază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– pregătitoare I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8" type="#_x0000_t202" style="position:absolute;margin-left:-5.5pt;margin-top:36.8pt;width:493.95pt;height:71.2pt;z-index:251653120" fillcolor="#fabf8f">
            <v:textbox style="mso-next-textbox:#_x0000_s1028;mso-fit-shape-to-text:t">
              <w:txbxContent>
                <w:p w:rsidR="00C72E65" w:rsidRPr="00487731" w:rsidRDefault="00C72E65" w:rsidP="0074745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8773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487731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48773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C72E65" w:rsidRDefault="00C72E65" w:rsidP="0048773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05F1A">
                    <w:rPr>
                      <w:rFonts w:ascii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</w:rPr>
                    <w:t>adaptarea la specificul sezonului indoor: pozi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ia de tragere, selec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ia echipamentului</w:t>
                  </w:r>
                </w:p>
                <w:p w:rsidR="00C72E65" w:rsidRDefault="00C72E65" w:rsidP="0048773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perfec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ionarea elementelor tehnice de bază</w:t>
                  </w:r>
                </w:p>
                <w:p w:rsidR="00C72E65" w:rsidRDefault="00C72E65" w:rsidP="0048773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musculară generală</w:t>
                  </w:r>
                </w:p>
                <w:p w:rsidR="00C72E65" w:rsidRDefault="00C72E65" w:rsidP="0048773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musculaturii specifice tirului cu arcul</w:t>
                  </w:r>
                </w:p>
                <w:p w:rsidR="00C72E65" w:rsidRPr="00487731" w:rsidRDefault="00C72E65" w:rsidP="0048773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îmbunătă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irea echilibrului postural</w:t>
                  </w:r>
                  <w:r w:rsidRPr="0074745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11.10 – 0</w:t>
      </w:r>
      <w:r w:rsidRPr="00520517">
        <w:rPr>
          <w:rFonts w:ascii="Times New Roman" w:hAnsi="Times New Roman" w:cs="Times New Roman"/>
          <w:sz w:val="20"/>
          <w:szCs w:val="20"/>
        </w:rPr>
        <w:t>7.11.10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9" type="#_x0000_t202" style="position:absolute;margin-left:495pt;margin-top:21.3pt;width:227.75pt;height:71.2pt;z-index:251649024" fillcolor="#fabf8f">
            <v:textbox style="mso-next-textbox:#_x0000_s1029;mso-fit-shape-to-text:t">
              <w:txbxContent>
                <w:p w:rsidR="00C72E65" w:rsidRPr="00487731" w:rsidRDefault="00C72E65" w:rsidP="0074745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8773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Dotări materiale necesare:   </w:t>
                  </w:r>
                </w:p>
                <w:p w:rsidR="00C72E65" w:rsidRPr="00F05F1A" w:rsidRDefault="00C72E65" w:rsidP="00487731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  <w:p w:rsidR="00C72E65" w:rsidRPr="00D05BB7" w:rsidRDefault="00C72E65" w:rsidP="0048773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C72E65" w:rsidRPr="00520517">
        <w:trPr>
          <w:trHeight w:val="252"/>
        </w:trPr>
        <w:tc>
          <w:tcPr>
            <w:tcW w:w="14410" w:type="dxa"/>
            <w:gridSpan w:val="4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C72E65" w:rsidRPr="00520517">
        <w:trPr>
          <w:trHeight w:val="252"/>
        </w:trPr>
        <w:tc>
          <w:tcPr>
            <w:tcW w:w="5412" w:type="dxa"/>
            <w:gridSpan w:val="2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C72E65" w:rsidRPr="00520517">
        <w:trPr>
          <w:trHeight w:val="264"/>
        </w:trPr>
        <w:tc>
          <w:tcPr>
            <w:tcW w:w="5412" w:type="dxa"/>
            <w:gridSpan w:val="2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C72E65" w:rsidRPr="00520517">
        <w:trPr>
          <w:trHeight w:val="350"/>
        </w:trPr>
        <w:tc>
          <w:tcPr>
            <w:tcW w:w="1834" w:type="dxa"/>
            <w:vAlign w:val="center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C72E65" w:rsidRPr="00747455" w:rsidRDefault="00C72E65" w:rsidP="00D81E1E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C72E65" w:rsidRPr="00747455" w:rsidRDefault="00C72E65" w:rsidP="00D81E1E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C72E65" w:rsidRPr="00747455" w:rsidRDefault="00C72E65" w:rsidP="00D81E1E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C72E65" w:rsidRPr="00520517">
        <w:trPr>
          <w:trHeight w:val="542"/>
        </w:trPr>
        <w:tc>
          <w:tcPr>
            <w:tcW w:w="1834" w:type="dxa"/>
            <w:vAlign w:val="center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C72E65" w:rsidRPr="0094124E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asezarea picioarelor, repartizarea egala a greutatii pe ambele picioare</w:t>
            </w:r>
          </w:p>
          <w:p w:rsidR="00C72E65" w:rsidRPr="0094124E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armarea: cu bratele pe orizontala, cotul mainii de coarda in aliniere cu sageata</w:t>
            </w:r>
          </w:p>
          <w:p w:rsidR="00C72E65" w:rsidRPr="0094124E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C72E65" w:rsidRPr="0094124E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C72E65" w:rsidRPr="0094124E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C72E65" w:rsidRPr="0094124E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C72E65" w:rsidRPr="00520517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603"/>
        </w:trPr>
        <w:tc>
          <w:tcPr>
            <w:tcW w:w="1834" w:type="dxa"/>
            <w:vAlign w:val="center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D81E1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FABF8F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D81E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2E65" w:rsidRPr="00520517">
        <w:trPr>
          <w:trHeight w:val="436"/>
        </w:trPr>
        <w:tc>
          <w:tcPr>
            <w:tcW w:w="1834" w:type="dxa"/>
            <w:vAlign w:val="center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C72E65" w:rsidRPr="00520517" w:rsidRDefault="00C72E65" w:rsidP="00D81E1E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1113"/>
        </w:trPr>
        <w:tc>
          <w:tcPr>
            <w:tcW w:w="1834" w:type="dxa"/>
            <w:vAlign w:val="center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94124E" w:rsidRDefault="00C72E65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C72E65" w:rsidRPr="00363F1E" w:rsidRDefault="00C72E65" w:rsidP="00D81E1E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Pr="00363F1E" w:rsidRDefault="00C72E65" w:rsidP="00D81E1E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Pr="00520517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402"/>
        <w:gridCol w:w="1536"/>
      </w:tblGrid>
      <w:tr w:rsidR="00C72E65" w:rsidRPr="00520517">
        <w:trPr>
          <w:trHeight w:val="250"/>
        </w:trPr>
        <w:tc>
          <w:tcPr>
            <w:tcW w:w="14573" w:type="dxa"/>
            <w:gridSpan w:val="7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C72E6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-6-11-16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C8457F" w:rsidRDefault="00C72E65" w:rsidP="00D81E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C72E65" w:rsidRPr="00520517" w:rsidRDefault="00C72E65" w:rsidP="00D81E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C72E65" w:rsidRPr="00C8457F" w:rsidRDefault="00C72E65" w:rsidP="00D81E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pacing w:val="-4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ionarea e</w:t>
            </w: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lementelor tehnice de bază</w:t>
            </w:r>
          </w:p>
          <w:p w:rsidR="00C72E65" w:rsidRDefault="00C72E65" w:rsidP="00D81E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C72E65" w:rsidRDefault="00C72E65" w:rsidP="00D81E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C72E65" w:rsidRPr="00520517" w:rsidRDefault="00C72E65" w:rsidP="00D81E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C72E65" w:rsidRPr="00520517" w:rsidRDefault="00C72E65" w:rsidP="00D81E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D81E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ionarea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C72E65" w:rsidRPr="0006038E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pt-BR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C72E65" w:rsidRPr="0006038E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Pr="00C8457F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C8457F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7B0388">
              <w:rPr>
                <w:i w:val="0"/>
                <w:iCs w:val="0"/>
                <w:sz w:val="20"/>
                <w:szCs w:val="20"/>
              </w:rPr>
              <w:t>Optimizarea tehnicii de tragere prin exercitii cu arcul</w:t>
            </w:r>
          </w:p>
          <w:p w:rsidR="00C72E65" w:rsidRPr="00C8457F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C8457F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Pr="00520517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06038E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  <w:lang w:val="ro-RO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ro-RO"/>
              </w:rPr>
              <w:t>Tragere fara dragona cu o persoana care prinde arcul</w:t>
            </w:r>
          </w:p>
          <w:p w:rsidR="00C72E65" w:rsidRPr="0006038E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  <w:lang w:val="ro-RO"/>
              </w:rPr>
            </w:pPr>
          </w:p>
          <w:p w:rsidR="00C72E65" w:rsidRPr="0006038E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  <w:lang w:val="ro-RO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ro-RO"/>
              </w:rPr>
              <w:t>Tragere cu urmarirea tensiunilor impins-tras 50-50%</w:t>
            </w:r>
          </w:p>
          <w:p w:rsidR="00C72E65" w:rsidRPr="0006038E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ro-RO"/>
              </w:rPr>
            </w:pPr>
          </w:p>
          <w:p w:rsidR="00C72E65" w:rsidRPr="0006038E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  <w:lang w:val="ro-RO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ro-RO"/>
              </w:rPr>
              <w:t>Tragere cu urmarirea sincronizarii bratelor</w:t>
            </w:r>
          </w:p>
          <w:p w:rsidR="00C72E65" w:rsidRPr="0006038E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ro-RO"/>
              </w:rPr>
            </w:pPr>
          </w:p>
          <w:p w:rsidR="00C72E65" w:rsidRPr="0006038E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  <w:lang w:val="pt-BR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pt-BR"/>
              </w:rPr>
              <w:t>Tragere cu urmarirea fazei de extensie</w:t>
            </w:r>
          </w:p>
          <w:p w:rsidR="00C72E65" w:rsidRPr="0006038E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06038E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it-IT"/>
              </w:rPr>
              <w:t>Tragere cu controlul respiratiei</w:t>
            </w:r>
          </w:p>
          <w:p w:rsidR="00C72E65" w:rsidRPr="0006038E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  <w:p w:rsidR="00C72E65" w:rsidRPr="0006038E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it-IT"/>
              </w:rPr>
              <w:t>Tragere cu inchiderea ochilor dupa fixare</w:t>
            </w:r>
          </w:p>
          <w:p w:rsidR="00C72E65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2-7-12-17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C8457F" w:rsidRDefault="00C72E65" w:rsidP="00D81E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C72E65" w:rsidRPr="00C8457F" w:rsidRDefault="00C72E65" w:rsidP="00D81E1E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C72E65" w:rsidRPr="00C8457F" w:rsidRDefault="00C72E65" w:rsidP="00D81E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C72E65" w:rsidRDefault="00C72E65" w:rsidP="00D81E1E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C72E65" w:rsidRPr="00C8457F" w:rsidRDefault="00C72E65" w:rsidP="00D81E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Îmbunătăţirea deprinderilor motrice de bază/ utilitar-aplicative necesare practicării disciplinei sportive</w:t>
            </w:r>
          </w:p>
          <w:p w:rsidR="00C72E65" w:rsidRPr="00520517" w:rsidRDefault="00C72E65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A3371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Pr="00C8457F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06038E">
              <w:rPr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C8457F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27402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calităţilor motrice de bază</w:t>
            </w:r>
          </w:p>
          <w:p w:rsidR="00C72E65" w:rsidRPr="00520517" w:rsidRDefault="00C72E65" w:rsidP="00D81E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C72E65" w:rsidRPr="007B0388" w:rsidRDefault="00C72E65" w:rsidP="00D81E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7B0388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7B0388">
              <w:rPr>
                <w:i w:val="0"/>
                <w:iCs w:val="0"/>
                <w:sz w:val="20"/>
                <w:szCs w:val="20"/>
                <w:lang w:val="it-IT"/>
              </w:rPr>
              <w:t>Optimizarea tehnicii de tragere prin exercitii fara arc (simulari – cu sau fara corzi elastice)</w:t>
            </w:r>
          </w:p>
          <w:p w:rsidR="00C72E65" w:rsidRPr="00520517" w:rsidRDefault="00C72E65" w:rsidP="00D81E1E">
            <w:pPr>
              <w:pStyle w:val="LasfarsitulPeparcursul"/>
              <w:ind w:left="36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388">
              <w:rPr>
                <w:rFonts w:ascii="Times New Roman" w:hAnsi="Times New Roman" w:cs="Times New Roman"/>
                <w:sz w:val="20"/>
                <w:szCs w:val="20"/>
              </w:rPr>
              <w:t>Simulari de tragere cu coarda elastica in fata oglinzii</w:t>
            </w:r>
          </w:p>
          <w:p w:rsidR="00C72E65" w:rsidRPr="007B0388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7B0388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388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388">
              <w:rPr>
                <w:rFonts w:ascii="Times New Roman" w:hAnsi="Times New Roman" w:cs="Times New Roman"/>
                <w:sz w:val="20"/>
                <w:szCs w:val="20"/>
              </w:rPr>
              <w:t>Simulari de tragere cu atentie pe pastrarea stabilitatii si a posturii, fara tremur sau zdruncinaturi</w:t>
            </w:r>
          </w:p>
          <w:p w:rsidR="00C72E65" w:rsidRPr="007B0388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388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C72E65" w:rsidRPr="00520517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8-13-18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ionarea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</w:t>
            </w:r>
          </w:p>
          <w:p w:rsidR="00C72E65" w:rsidRPr="00520517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ecesare practicării disciplinei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sportive</w:t>
            </w:r>
          </w:p>
          <w:p w:rsidR="00C72E65" w:rsidRPr="00520517" w:rsidRDefault="00C72E65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A3371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Default="00C72E65" w:rsidP="00D81E1E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6A3371" w:rsidRDefault="00C72E65" w:rsidP="00D81E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C72E65" w:rsidRPr="00337D79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>Prelucrarea normelor de protecţie ş</w:t>
            </w:r>
            <w:r>
              <w:rPr>
                <w:i w:val="0"/>
                <w:iCs w:val="0"/>
                <w:sz w:val="20"/>
                <w:szCs w:val="20"/>
                <w:lang w:val="ro-RO"/>
              </w:rPr>
              <w:t>i comportament în timpul antrena</w:t>
            </w: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 xml:space="preserve">mentelor, a  noţiunilor de igienă sportivă </w:t>
            </w:r>
          </w:p>
          <w:p w:rsidR="00C72E65" w:rsidRPr="00520517" w:rsidRDefault="00C72E65" w:rsidP="00D81E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Pr="00C8457F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C8457F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D81E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892DBE">
              <w:rPr>
                <w:i w:val="0"/>
                <w:iCs w:val="0"/>
                <w:sz w:val="20"/>
                <w:szCs w:val="20"/>
              </w:rPr>
              <w:t>Optimizarea tehnicii de tragere prin exercitii cu arcul</w:t>
            </w:r>
          </w:p>
          <w:p w:rsidR="00C72E65" w:rsidRPr="00892DBE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892DBE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892DBE">
              <w:rPr>
                <w:i w:val="0"/>
                <w:iCs w:val="0"/>
                <w:sz w:val="20"/>
                <w:szCs w:val="20"/>
              </w:rPr>
              <w:t>Perfec</w:t>
            </w:r>
            <w:r w:rsidRPr="00892DBE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892DBE">
              <w:rPr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892DBE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892DBE">
              <w:rPr>
                <w:i w:val="0"/>
                <w:iCs w:val="0"/>
                <w:sz w:val="20"/>
                <w:szCs w:val="20"/>
              </w:rPr>
              <w:t>intă</w:t>
            </w:r>
          </w:p>
          <w:p w:rsidR="00C72E65" w:rsidRDefault="00C72E65" w:rsidP="00D81E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DE50EB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>Exersarea mijloacelor specifice fiecărei calităţi motrice</w:t>
            </w:r>
          </w:p>
          <w:p w:rsidR="00C72E65" w:rsidRPr="00520517" w:rsidRDefault="00C72E65" w:rsidP="00D81E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D81E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miscarea ochitorului pe linie orizontala</w:t>
            </w:r>
          </w:p>
          <w:p w:rsidR="00C72E65" w:rsidRPr="00892DBE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miscarea ochitorului pe linie verticala</w:t>
            </w:r>
          </w:p>
          <w:p w:rsidR="00C72E65" w:rsidRPr="00892DBE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la linie verticala pentru stabilirea orientarii fata de tinta</w:t>
            </w:r>
          </w:p>
          <w:p w:rsidR="00C72E65" w:rsidRPr="00892DBE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urmarirea sincronizarii bratelor</w:t>
            </w:r>
          </w:p>
          <w:p w:rsidR="00C72E65" w:rsidRPr="00892DBE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controlul respiratiei</w:t>
            </w:r>
          </w:p>
          <w:p w:rsidR="00C72E65" w:rsidRPr="00892DBE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4-9-14-19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DE50EB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ionarea</w:t>
            </w: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 xml:space="preserve"> elementelor tehnice de bază</w:t>
            </w:r>
          </w:p>
          <w:p w:rsidR="00C72E65" w:rsidRPr="00DE50EB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520517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520517" w:rsidRDefault="00C72E65" w:rsidP="00D81E1E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A3371" w:rsidRDefault="00C72E65" w:rsidP="00D81E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C72E65" w:rsidRPr="00520517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892DBE">
              <w:rPr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C72E65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627402" w:rsidRDefault="00C72E65" w:rsidP="00D81E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D81E1E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C72E65" w:rsidRPr="00892DBE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C72E65" w:rsidRPr="00892DBE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C72E65" w:rsidRPr="00892DBE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Simulari de tragere cu atentie pe pastrarea stabilitatii si a posturii, fara tremur sau zdruncinaturi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72E65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C72E65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DE50EB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627402" w:rsidRDefault="00C72E65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C72E65" w:rsidRPr="00520517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C72E65" w:rsidRPr="00520517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Default="00C72E65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487731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Alergare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oară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C72E65" w:rsidRPr="00487731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C72E65" w:rsidRPr="00487731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C72E65" w:rsidRPr="00487731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487731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703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C72E65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DE50EB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627402" w:rsidRDefault="00C72E65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C72E65" w:rsidRPr="00520517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06038E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C72E65" w:rsidRPr="00520517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C72E65" w:rsidRPr="00487731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C72E65" w:rsidRPr="00487731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C72E65" w:rsidRPr="00487731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C72E65" w:rsidRPr="00487731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703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C72E65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DE50EB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627402" w:rsidRDefault="00C72E65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C72E65" w:rsidRPr="00520517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C72E65" w:rsidRPr="00520517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Inot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487731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Masaj &amp; kinetoterapie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</w:tc>
      </w:tr>
    </w:tbl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Pr="00520517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pregătitoare 2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3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0" type="#_x0000_t202" style="position:absolute;margin-left:-5.5pt;margin-top:36.8pt;width:493.95pt;height:71.2pt;z-index:251650048">
            <v:textbox style="mso-next-textbox:#_x0000_s1030;mso-fit-shape-to-text:t">
              <w:txbxContent>
                <w:p w:rsidR="00C72E65" w:rsidRPr="00D81E1E" w:rsidRDefault="00C72E65" w:rsidP="00D81E1E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C72E65" w:rsidRPr="00D81E1E" w:rsidRDefault="00C72E65" w:rsidP="00D81E1E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C72E65" w:rsidRPr="00D81E1E" w:rsidRDefault="00C72E65" w:rsidP="00D81E1E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C72E65" w:rsidRPr="00D81E1E" w:rsidRDefault="00C72E65" w:rsidP="00D81E1E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C72E65" w:rsidRPr="00D81E1E" w:rsidRDefault="00C72E65" w:rsidP="00D81E1E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C72E65" w:rsidRPr="00D81E1E" w:rsidRDefault="00C72E65" w:rsidP="00D81E1E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8.11 – 05.12.10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1" type="#_x0000_t202" style="position:absolute;margin-left:495pt;margin-top:21.3pt;width:227.75pt;height:71.2pt;z-index:251651072">
            <v:textbox style="mso-next-textbox:#_x0000_s1031;mso-fit-shape-to-text:t">
              <w:txbxContent>
                <w:p w:rsidR="00C72E65" w:rsidRPr="00F05F1A" w:rsidRDefault="00C72E65" w:rsidP="00D81E1E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C72E65" w:rsidRPr="00520517">
        <w:trPr>
          <w:trHeight w:val="252"/>
        </w:trPr>
        <w:tc>
          <w:tcPr>
            <w:tcW w:w="14410" w:type="dxa"/>
            <w:gridSpan w:val="4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C72E65" w:rsidRPr="00520517">
        <w:trPr>
          <w:trHeight w:val="252"/>
        </w:trPr>
        <w:tc>
          <w:tcPr>
            <w:tcW w:w="5412" w:type="dxa"/>
            <w:gridSpan w:val="2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C72E65" w:rsidRPr="00520517">
        <w:trPr>
          <w:trHeight w:val="264"/>
        </w:trPr>
        <w:tc>
          <w:tcPr>
            <w:tcW w:w="5412" w:type="dxa"/>
            <w:gridSpan w:val="2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C72E65" w:rsidRPr="00520517">
        <w:trPr>
          <w:trHeight w:val="350"/>
        </w:trPr>
        <w:tc>
          <w:tcPr>
            <w:tcW w:w="1834" w:type="dxa"/>
            <w:vAlign w:val="center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C72E65" w:rsidRPr="00747455" w:rsidRDefault="00C72E65" w:rsidP="00D81E1E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C72E65" w:rsidRPr="00747455" w:rsidRDefault="00C72E65" w:rsidP="00D81E1E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C72E65" w:rsidRPr="00747455" w:rsidRDefault="00C72E65" w:rsidP="00D81E1E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C72E65" w:rsidRPr="00520517">
        <w:trPr>
          <w:trHeight w:val="542"/>
        </w:trPr>
        <w:tc>
          <w:tcPr>
            <w:tcW w:w="1834" w:type="dxa"/>
            <w:vAlign w:val="center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C72E65" w:rsidRPr="0094124E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asezarea picioarelor, repartizarea egala a greutatii pe ambele picioare</w:t>
            </w:r>
          </w:p>
          <w:p w:rsidR="00C72E65" w:rsidRPr="0094124E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armarea: cu bratele pe orizontala, cotul mainii de coarda in aliniere cu sageata</w:t>
            </w:r>
          </w:p>
          <w:p w:rsidR="00C72E65" w:rsidRPr="0094124E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C72E65" w:rsidRPr="0094124E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C72E65" w:rsidRPr="0094124E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4124E" w:rsidRDefault="00C72E65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C72E65" w:rsidRPr="0094124E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C72E65" w:rsidRPr="00520517" w:rsidRDefault="00C72E65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603"/>
        </w:trPr>
        <w:tc>
          <w:tcPr>
            <w:tcW w:w="1834" w:type="dxa"/>
            <w:vAlign w:val="center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F91B7C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F91B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 tactice individuale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,  specifice tirului cu arcul</w:t>
            </w:r>
          </w:p>
          <w:p w:rsidR="00C72E65" w:rsidRDefault="00C72E65" w:rsidP="00F91B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C72E65" w:rsidRPr="006A3371" w:rsidRDefault="00C72E65" w:rsidP="00F91B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D81E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C72E65" w:rsidRPr="00520517">
        <w:trPr>
          <w:trHeight w:val="436"/>
        </w:trPr>
        <w:tc>
          <w:tcPr>
            <w:tcW w:w="1834" w:type="dxa"/>
            <w:vAlign w:val="center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C72E65" w:rsidRPr="00520517" w:rsidRDefault="00C72E65" w:rsidP="00D81E1E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1113"/>
        </w:trPr>
        <w:tc>
          <w:tcPr>
            <w:tcW w:w="1834" w:type="dxa"/>
            <w:vAlign w:val="center"/>
          </w:tcPr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C72E65" w:rsidRPr="001D7A73" w:rsidRDefault="00C72E65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94124E" w:rsidRDefault="00C72E65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C72E65" w:rsidRPr="00363F1E" w:rsidRDefault="00C72E65" w:rsidP="00D81E1E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Pr="00363F1E" w:rsidRDefault="00C72E65" w:rsidP="00D81E1E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Pr="00520517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Pr="00985370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C72E65" w:rsidRPr="00520517">
        <w:trPr>
          <w:trHeight w:val="250"/>
        </w:trPr>
        <w:tc>
          <w:tcPr>
            <w:tcW w:w="14573" w:type="dxa"/>
            <w:gridSpan w:val="7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C72E6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1-6-11-16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363F1E" w:rsidRDefault="00C72E65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985370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D81E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Default="00C72E65" w:rsidP="00D81E1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tirului cu arcul </w:t>
            </w:r>
          </w:p>
          <w:p w:rsidR="00C72E65" w:rsidRDefault="00C72E65" w:rsidP="00D81E1E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C8457F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Pr="00C8457F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D81E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C8457F" w:rsidRDefault="00C72E65" w:rsidP="00D81E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7B0388">
              <w:rPr>
                <w:i w:val="0"/>
                <w:iCs w:val="0"/>
                <w:sz w:val="20"/>
                <w:szCs w:val="20"/>
              </w:rPr>
              <w:t>Optimizarea tehnicii de tragere prin exercitii cu arcul</w:t>
            </w:r>
          </w:p>
          <w:p w:rsidR="00C72E65" w:rsidRDefault="00C72E65" w:rsidP="00D81E1E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E1E">
              <w:rPr>
                <w:rFonts w:ascii="Times New Roman" w:hAnsi="Times New Roman" w:cs="Times New Roman"/>
                <w:sz w:val="20"/>
                <w:szCs w:val="20"/>
              </w:rPr>
              <w:t>Tragere cu urmarirea tensiunilor impins-tras 50-50%</w:t>
            </w:r>
          </w:p>
          <w:p w:rsidR="00C72E65" w:rsidRPr="00D81E1E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E1E">
              <w:rPr>
                <w:rFonts w:ascii="Times New Roman" w:hAnsi="Times New Roman" w:cs="Times New Roman"/>
                <w:sz w:val="20"/>
                <w:szCs w:val="20"/>
              </w:rPr>
              <w:t>Tragere cu controlul respiratiei</w:t>
            </w:r>
          </w:p>
          <w:p w:rsidR="00C72E65" w:rsidRPr="00D81E1E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E1E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</w:t>
            </w:r>
          </w:p>
          <w:p w:rsidR="00C72E65" w:rsidRPr="00D81E1E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E1E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</w:t>
            </w:r>
          </w:p>
          <w:p w:rsidR="00C72E65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2-7-12-17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74745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Default="00C72E65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4745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AD18C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AD18C8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AD18C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C72E65" w:rsidRPr="00AD18C8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74745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432536" w:rsidRDefault="00C72E65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Default="00C72E65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Simulari de tragere cu coarda elastica in fata oglinzii</w:t>
            </w:r>
          </w:p>
          <w:p w:rsidR="00C72E65" w:rsidRPr="00AD18C8" w:rsidRDefault="00C72E65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C72E65" w:rsidRPr="00AD18C8" w:rsidRDefault="00C72E65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Simulari de tragere cu atentie pe pastrarea stabilitatii si a posturii, fara tremur sau zdruncinaturi</w:t>
            </w:r>
          </w:p>
          <w:p w:rsidR="00C72E65" w:rsidRPr="00AD18C8" w:rsidRDefault="00C72E65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C72E65" w:rsidRPr="00520517" w:rsidRDefault="00C72E65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3-8-13-18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C72E65" w:rsidRPr="00520517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AD18C8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AD18C8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AD18C8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AD18C8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AD18C8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Pr="00AD18C8" w:rsidRDefault="00C72E65" w:rsidP="00AD18C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Pr="00AD18C8" w:rsidRDefault="00C72E65" w:rsidP="00AD18C8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AD18C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C72E65" w:rsidRPr="00203300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AD18C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C72E65" w:rsidRPr="00AD18C8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C72E65" w:rsidRPr="00AD18C8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C72E65" w:rsidRPr="00AD18C8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C72E65" w:rsidRPr="00AD18C8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AD18C8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C72E65" w:rsidRPr="00520517" w:rsidRDefault="00C72E65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4-9-14-19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DE50EB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ionarea</w:t>
            </w: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 xml:space="preserve"> elementelor tehnice de bază</w:t>
            </w:r>
          </w:p>
          <w:p w:rsidR="00C72E65" w:rsidRPr="00DE50EB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520517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520517" w:rsidRDefault="00C72E65" w:rsidP="00ED2B71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A3371" w:rsidRDefault="00C72E65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C72E65" w:rsidRPr="00520517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892DBE">
              <w:rPr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627402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ED2B71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C72E65" w:rsidRPr="006A6092" w:rsidRDefault="00C72E65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C72E65" w:rsidRPr="006A6092" w:rsidRDefault="00C72E65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C72E65" w:rsidRPr="006A6092" w:rsidRDefault="00C72E65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6A6092" w:rsidRDefault="00C72E65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AD18C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AD18C8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AD18C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AD18C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F91B7C" w:rsidRDefault="00C72E65" w:rsidP="00F91B7C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AD18C8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C72E65" w:rsidRDefault="00C72E65" w:rsidP="00F91B7C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AD18C8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C72E65" w:rsidRPr="00F91B7C" w:rsidRDefault="00C72E65" w:rsidP="00F91B7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C72E65" w:rsidRPr="00AD18C8" w:rsidRDefault="00C72E65" w:rsidP="00AD18C8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AD18C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Default="00C72E65" w:rsidP="00AD18C8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AD18C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C72E65" w:rsidRPr="00AD18C8" w:rsidRDefault="00C72E65" w:rsidP="00AD18C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Mentineri cronometrate pentru stabilirea tariei optime a arcului</w:t>
            </w:r>
          </w:p>
          <w:p w:rsidR="00C72E65" w:rsidRPr="00AD18C8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C72E65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C72E65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DE50EB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627402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C72E65" w:rsidRPr="00520517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C72E65" w:rsidRPr="00520517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C72E65" w:rsidRPr="0048773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C72E65" w:rsidRPr="0048773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C72E65" w:rsidRPr="0048773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C72E65" w:rsidRPr="0048773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C72E65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DE50EB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627402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C72E65" w:rsidRPr="00520517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06038E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C72E65" w:rsidRPr="00520517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Inot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48773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Masaj &amp; kinetoterapie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</w:tc>
      </w:tr>
    </w:tbl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Etapa de </w:t>
      </w:r>
      <w:r>
        <w:rPr>
          <w:rFonts w:ascii="Times New Roman" w:hAnsi="Times New Roman" w:cs="Times New Roman"/>
          <w:b/>
          <w:bCs/>
          <w:sz w:val="20"/>
          <w:szCs w:val="20"/>
        </w:rPr>
        <w:t>pregătire: precompetiţională I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4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2" type="#_x0000_t202" style="position:absolute;margin-left:496.65pt;margin-top:33.75pt;width:227.75pt;height:121.8pt;z-index:251655168">
            <v:textbox style="mso-next-textbox:#_x0000_s1032;mso-fit-shape-to-text:t">
              <w:txbxContent>
                <w:p w:rsidR="00C72E65" w:rsidRPr="00F05F1A" w:rsidRDefault="00C72E65" w:rsidP="00F91B7C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6.12.2010 – 09</w:t>
      </w:r>
      <w:r w:rsidRPr="00520517">
        <w:rPr>
          <w:rFonts w:ascii="Times New Roman" w:hAnsi="Times New Roman" w:cs="Times New Roman"/>
          <w:sz w:val="20"/>
          <w:szCs w:val="20"/>
        </w:rPr>
        <w:t>.01.2011</w:t>
      </w: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3" type="#_x0000_t202" style="position:absolute;margin-left:-5.5pt;margin-top:16.55pt;width:493.95pt;height:83.85pt;z-index:251654144">
            <v:textbox style="mso-next-textbox:#_x0000_s1033;mso-fit-shape-to-text:t">
              <w:txbxContent>
                <w:p w:rsidR="00C72E65" w:rsidRPr="00D81E1E" w:rsidRDefault="00C72E65" w:rsidP="00F91B7C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C72E65" w:rsidRPr="00D81E1E" w:rsidRDefault="00C72E65" w:rsidP="00F91B7C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C72E65" w:rsidRPr="00D81E1E" w:rsidRDefault="00C72E65" w:rsidP="00F91B7C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C72E65" w:rsidRPr="00D81E1E" w:rsidRDefault="00C72E65" w:rsidP="00F91B7C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C72E65" w:rsidRPr="00D81E1E" w:rsidRDefault="00C72E65" w:rsidP="00F91B7C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C72E65" w:rsidRPr="00D81E1E" w:rsidRDefault="00C72E65" w:rsidP="00F91B7C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C72E65" w:rsidRPr="00520517">
        <w:trPr>
          <w:trHeight w:val="252"/>
        </w:trPr>
        <w:tc>
          <w:tcPr>
            <w:tcW w:w="14410" w:type="dxa"/>
            <w:gridSpan w:val="4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C72E65" w:rsidRPr="00520517">
        <w:trPr>
          <w:trHeight w:val="252"/>
        </w:trPr>
        <w:tc>
          <w:tcPr>
            <w:tcW w:w="5412" w:type="dxa"/>
            <w:gridSpan w:val="2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C72E65" w:rsidRPr="00520517">
        <w:trPr>
          <w:trHeight w:val="264"/>
        </w:trPr>
        <w:tc>
          <w:tcPr>
            <w:tcW w:w="5412" w:type="dxa"/>
            <w:gridSpan w:val="2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C72E65" w:rsidRPr="00520517">
        <w:trPr>
          <w:trHeight w:val="350"/>
        </w:trPr>
        <w:tc>
          <w:tcPr>
            <w:tcW w:w="1834" w:type="dxa"/>
            <w:vAlign w:val="center"/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C72E65" w:rsidRPr="00747455" w:rsidRDefault="00C72E65" w:rsidP="00ED2B71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C72E65" w:rsidRPr="00747455" w:rsidRDefault="00C72E65" w:rsidP="00ED2B71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C72E65" w:rsidRPr="00747455" w:rsidRDefault="00C72E65" w:rsidP="00ED2B71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C72E65" w:rsidRPr="00520517">
        <w:trPr>
          <w:trHeight w:val="542"/>
        </w:trPr>
        <w:tc>
          <w:tcPr>
            <w:tcW w:w="1834" w:type="dxa"/>
            <w:vAlign w:val="center"/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C72E65" w:rsidRPr="0094124E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asezarea picioarelor, repartizarea egala a greutatii pe ambele picioare</w:t>
            </w:r>
          </w:p>
          <w:p w:rsidR="00C72E65" w:rsidRPr="0094124E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armarea: cu bratele pe orizontala, cotul mainii de coarda in aliniere cu sageata</w:t>
            </w:r>
          </w:p>
          <w:p w:rsidR="00C72E65" w:rsidRPr="0094124E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C72E65" w:rsidRPr="0094124E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C72E65" w:rsidRPr="0094124E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C72E65" w:rsidRPr="0094124E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C72E65" w:rsidRPr="00520517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603"/>
        </w:trPr>
        <w:tc>
          <w:tcPr>
            <w:tcW w:w="1834" w:type="dxa"/>
            <w:vAlign w:val="center"/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ED2B71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 tactice individuale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,  specifice tirului cu arcul</w:t>
            </w:r>
          </w:p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C72E65" w:rsidRPr="006A3371" w:rsidRDefault="00C72E65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ED2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C72E65" w:rsidRPr="00520517">
        <w:trPr>
          <w:trHeight w:val="436"/>
        </w:trPr>
        <w:tc>
          <w:tcPr>
            <w:tcW w:w="1834" w:type="dxa"/>
            <w:vAlign w:val="center"/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C72E65" w:rsidRPr="00520517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1113"/>
        </w:trPr>
        <w:tc>
          <w:tcPr>
            <w:tcW w:w="1834" w:type="dxa"/>
            <w:vAlign w:val="center"/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94124E" w:rsidRDefault="00C72E65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C72E65" w:rsidRPr="00363F1E" w:rsidRDefault="00C72E65" w:rsidP="00ED2B71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Pr="00363F1E" w:rsidRDefault="00C72E65" w:rsidP="00ED2B71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C72E65" w:rsidRPr="00520517">
        <w:trPr>
          <w:trHeight w:val="250"/>
        </w:trPr>
        <w:tc>
          <w:tcPr>
            <w:tcW w:w="14573" w:type="dxa"/>
            <w:gridSpan w:val="7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C72E6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1-6-11-16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363F1E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985370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ED2B71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tirului cu arcul </w:t>
            </w:r>
          </w:p>
          <w:p w:rsidR="00C72E65" w:rsidRDefault="00C72E65" w:rsidP="00ED2B71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C8457F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Pr="00C8457F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DB4BBD" w:rsidRDefault="00C72E65" w:rsidP="00DB4BBD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DB4BBD">
              <w:rPr>
                <w:i w:val="0"/>
                <w:iCs w:val="0"/>
                <w:sz w:val="20"/>
                <w:szCs w:val="20"/>
              </w:rPr>
              <w:t xml:space="preserve">Optimizarea fazei de extensie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C72E65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C72E65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Tragere cu mentinerea reperelor pe durata extensiei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2-7-12-17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C72E65" w:rsidRPr="00AD18C8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ED2B71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DB4BBD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Pr="00432536" w:rsidRDefault="00C72E65" w:rsidP="00DB4BBD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Default="00C72E65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13DC">
              <w:t>S</w:t>
            </w: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imulari de tragere cu coarda elastica in fata oglinzii</w:t>
            </w:r>
          </w:p>
          <w:p w:rsidR="00C72E65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C72E65" w:rsidRPr="00520517" w:rsidRDefault="00C72E65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3-8-13-18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C72E65" w:rsidRPr="00520517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Default="00C72E65" w:rsidP="006A6092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 de comportament</w:t>
            </w:r>
          </w:p>
          <w:p w:rsidR="00C72E65" w:rsidRDefault="00C72E65" w:rsidP="006A6092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C72E65" w:rsidRPr="00520517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ED2B71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Pr="00AD18C8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Pr="00AD18C8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C72E65" w:rsidRDefault="00C72E65" w:rsidP="006A6092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203300" w:rsidRDefault="00C72E65" w:rsidP="00DB4BBD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Pr="00520517" w:rsidRDefault="00C72E65" w:rsidP="00ED2B71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B4BBD" w:rsidRDefault="00C72E65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Tragere in regim de concurs/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Tragere meciuri eliminatorii/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DB4BBD">
              <w:rPr>
                <w:rFonts w:ascii="Times New Roman" w:hAnsi="Times New Roman" w:cs="Times New Roman"/>
                <w:sz w:val="20"/>
                <w:szCs w:val="20"/>
              </w:rPr>
              <w:t>Tragere meciuri pe echipe/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4-9-14-19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DE50EB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ionarea</w:t>
            </w: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 xml:space="preserve"> elementelor tehnice de bază</w:t>
            </w:r>
          </w:p>
          <w:p w:rsidR="00C72E65" w:rsidRPr="00DE50EB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520517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520517" w:rsidRDefault="00C72E65" w:rsidP="00ED2B71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A3371" w:rsidRDefault="00C72E65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C72E65" w:rsidRPr="00520517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892DBE">
              <w:rPr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627402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ED2B71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C72E65" w:rsidRPr="006A6092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C72E65" w:rsidRPr="006A6092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C72E65" w:rsidRPr="006A6092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6A6092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F91B7C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C72E65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C72E65" w:rsidRPr="00F91B7C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C72E65" w:rsidRPr="00AD18C8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C72E65" w:rsidRPr="00ED2B71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ED2B71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Pregătire psihologică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ED2B71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antrenament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ED2B71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Pr="00AD18C8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AD18C8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la punct cu departarea fata de tinta din 2 in 2 m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(până la reglarea arcului)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C72E65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DE50EB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627402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C72E65" w:rsidRPr="00520517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06038E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C72E65" w:rsidRPr="00520517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C72E65" w:rsidRPr="0048773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C72E65" w:rsidRPr="0048773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C72E65" w:rsidRPr="0048773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C72E65" w:rsidRPr="0048773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C72E65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DE50EB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627402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C72E65" w:rsidRPr="00520517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06038E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C72E65" w:rsidRPr="00520517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Inot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48773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Masaj &amp; kinetoterapie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</w:tc>
      </w:tr>
    </w:tbl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Pr="00DA145D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5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10</w:t>
      </w:r>
      <w:r w:rsidRPr="00520517">
        <w:rPr>
          <w:rFonts w:ascii="Times New Roman" w:hAnsi="Times New Roman" w:cs="Times New Roman"/>
          <w:sz w:val="20"/>
          <w:szCs w:val="20"/>
        </w:rPr>
        <w:t>.01 – 6.02.2011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4" type="#_x0000_t202" style="position:absolute;margin-left:488.55pt;margin-top:29.9pt;width:227.75pt;height:121.8pt;z-index:251657216">
            <v:textbox style="mso-next-textbox:#_x0000_s1034;mso-fit-shape-to-text:t">
              <w:txbxContent>
                <w:p w:rsidR="00C72E65" w:rsidRPr="00F05F1A" w:rsidRDefault="00C72E65" w:rsidP="00ED2B71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35" type="#_x0000_t202" style="position:absolute;margin-left:-12.75pt;margin-top:29.9pt;width:493.95pt;height:83.85pt;z-index:251656192" fillcolor="#fabf8f">
            <v:textbox style="mso-next-textbox:#_x0000_s1035;mso-fit-shape-to-text:t">
              <w:txbxContent>
                <w:p w:rsidR="00C72E65" w:rsidRPr="00D81E1E" w:rsidRDefault="00C72E65" w:rsidP="00ED2B7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C72E65" w:rsidRPr="00D81E1E" w:rsidRDefault="00C72E65" w:rsidP="00ED2B7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C72E65" w:rsidRPr="00D81E1E" w:rsidRDefault="00C72E65" w:rsidP="00ED2B7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C72E65" w:rsidRDefault="00C72E65" w:rsidP="00ED2B7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C72E65" w:rsidRDefault="00C72E65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baremelor cifrice stabilite de antrenor</w:t>
                  </w:r>
                </w:p>
                <w:p w:rsidR="00C72E65" w:rsidRPr="000A3E56" w:rsidRDefault="00C72E65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0A3E56">
                    <w:rPr>
                      <w:rFonts w:ascii="Times New Roman" w:hAnsi="Times New Roman" w:cs="Times New Roman"/>
                    </w:rPr>
                    <w:t>cultivarea dorinţei de afirmare în concurs</w:t>
                  </w:r>
                </w:p>
                <w:p w:rsidR="00C72E65" w:rsidRPr="00D81E1E" w:rsidRDefault="00C72E65" w:rsidP="00ED2B7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C72E65" w:rsidRPr="00D81E1E" w:rsidRDefault="00C72E65" w:rsidP="00ED2B7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C72E65" w:rsidRPr="00520517">
        <w:trPr>
          <w:trHeight w:val="252"/>
        </w:trPr>
        <w:tc>
          <w:tcPr>
            <w:tcW w:w="14410" w:type="dxa"/>
            <w:gridSpan w:val="4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C72E65" w:rsidRPr="00520517">
        <w:trPr>
          <w:trHeight w:val="252"/>
        </w:trPr>
        <w:tc>
          <w:tcPr>
            <w:tcW w:w="5412" w:type="dxa"/>
            <w:gridSpan w:val="2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C72E65" w:rsidRPr="00520517">
        <w:trPr>
          <w:trHeight w:val="264"/>
        </w:trPr>
        <w:tc>
          <w:tcPr>
            <w:tcW w:w="5412" w:type="dxa"/>
            <w:gridSpan w:val="2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C72E65" w:rsidRPr="00520517">
        <w:trPr>
          <w:trHeight w:val="350"/>
        </w:trPr>
        <w:tc>
          <w:tcPr>
            <w:tcW w:w="1834" w:type="dxa"/>
            <w:vAlign w:val="center"/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C72E65" w:rsidRPr="00747455" w:rsidRDefault="00C72E65" w:rsidP="00ED2B71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C72E65" w:rsidRPr="00747455" w:rsidRDefault="00C72E65" w:rsidP="00ED2B71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C72E65" w:rsidRPr="00747455" w:rsidRDefault="00C72E65" w:rsidP="00ED2B71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C72E65" w:rsidRPr="00520517">
        <w:trPr>
          <w:trHeight w:val="542"/>
        </w:trPr>
        <w:tc>
          <w:tcPr>
            <w:tcW w:w="1834" w:type="dxa"/>
            <w:vAlign w:val="center"/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C72E65" w:rsidRPr="0094124E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asezarea picioarelor, repartizarea egala a greutatii pe ambele picioare</w:t>
            </w:r>
          </w:p>
          <w:p w:rsidR="00C72E65" w:rsidRPr="0094124E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armarea: cu bratele pe orizontala, cotul mainii de coarda in aliniere cu sageata</w:t>
            </w:r>
          </w:p>
          <w:p w:rsidR="00C72E65" w:rsidRPr="0094124E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C72E65" w:rsidRPr="0094124E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C72E65" w:rsidRPr="0094124E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4124E" w:rsidRDefault="00C72E65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C72E65" w:rsidRPr="0094124E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C72E65" w:rsidRPr="00520517" w:rsidRDefault="00C72E65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603"/>
        </w:trPr>
        <w:tc>
          <w:tcPr>
            <w:tcW w:w="1834" w:type="dxa"/>
            <w:vAlign w:val="center"/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ED2B71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 tactice individuale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,  specifice tirului cu arcul</w:t>
            </w:r>
          </w:p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C72E65" w:rsidRPr="006A3371" w:rsidRDefault="00C72E65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ED2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C72E65" w:rsidRPr="00520517">
        <w:trPr>
          <w:trHeight w:val="436"/>
        </w:trPr>
        <w:tc>
          <w:tcPr>
            <w:tcW w:w="1834" w:type="dxa"/>
            <w:vAlign w:val="center"/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C72E65" w:rsidRPr="00520517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1113"/>
        </w:trPr>
        <w:tc>
          <w:tcPr>
            <w:tcW w:w="1834" w:type="dxa"/>
            <w:vAlign w:val="center"/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C72E65" w:rsidRPr="001D7A73" w:rsidRDefault="00C72E65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94124E" w:rsidRDefault="00C72E65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C72E65" w:rsidRPr="00363F1E" w:rsidRDefault="00C72E65" w:rsidP="00ED2B71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Pr="00363F1E" w:rsidRDefault="00C72E65" w:rsidP="00ED2B71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C72E65" w:rsidRPr="00520517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C72E65" w:rsidRPr="00520517">
        <w:trPr>
          <w:trHeight w:val="250"/>
        </w:trPr>
        <w:tc>
          <w:tcPr>
            <w:tcW w:w="14573" w:type="dxa"/>
            <w:gridSpan w:val="7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(19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C72E6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1-6-11-16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363F1E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985370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ED2B71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tirului cu arcul </w:t>
            </w:r>
          </w:p>
          <w:p w:rsidR="00C72E65" w:rsidRDefault="00C72E65" w:rsidP="00ED2B71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C8457F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Pr="00C8457F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DB4BBD">
              <w:rPr>
                <w:i w:val="0"/>
                <w:iCs w:val="0"/>
                <w:sz w:val="20"/>
                <w:szCs w:val="20"/>
              </w:rPr>
              <w:t xml:space="preserve">Optimizarea fazei de extensie </w:t>
            </w:r>
          </w:p>
          <w:p w:rsidR="00C72E65" w:rsidRDefault="00C72E65" w:rsidP="00ED2B71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Pr="00DB4BBD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 xml:space="preserve">ionarea tragerii la 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intă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cu m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entinerea reperelor pe durata extensiei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rupajului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x 3 x 5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2-7-12-17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C72E65" w:rsidRPr="00AD18C8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ED2B71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Pr="00432536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Simulari de tragere cu coarda elastica in fata oglinzii</w:t>
            </w:r>
          </w:p>
          <w:p w:rsidR="00C72E65" w:rsidRPr="0027352E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C72E65" w:rsidRPr="0027352E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C72E65" w:rsidRPr="0027352E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C72E65" w:rsidRPr="0027352E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3-8-13-18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C72E65" w:rsidRPr="00520517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Default="00C72E65" w:rsidP="00ED2B71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 de comportament</w:t>
            </w:r>
          </w:p>
          <w:p w:rsidR="00C72E65" w:rsidRDefault="00C72E65" w:rsidP="00ED2B71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C72E65" w:rsidRPr="00520517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ED2B71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Pr="00AD18C8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Pr="00AD18C8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C72E65" w:rsidRDefault="00C72E65" w:rsidP="0027352E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06038E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038E">
              <w:rPr>
                <w:rFonts w:ascii="Times New Roman" w:hAnsi="Times New Roman" w:cs="Times New Roman"/>
              </w:rPr>
              <w:t>Optimizarea fazei de extensie</w:t>
            </w:r>
          </w:p>
          <w:p w:rsidR="00C72E65" w:rsidRPr="0006038E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Default="00C72E65" w:rsidP="0027352E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203300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C72E65" w:rsidRPr="00520517" w:rsidRDefault="00C72E65" w:rsidP="00ED2B71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C72E65" w:rsidRPr="0027352E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C72E65" w:rsidRPr="0027352E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C72E65" w:rsidRPr="0027352E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C72E65" w:rsidRPr="0027352E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27352E" w:rsidRDefault="00C72E65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C72E65" w:rsidRDefault="00C72E65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4-9-14-19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DE50EB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ionarea</w:t>
            </w: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 xml:space="preserve"> elementelor tehnice de bază</w:t>
            </w:r>
          </w:p>
          <w:p w:rsidR="00C72E65" w:rsidRPr="00DE50EB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520517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520517" w:rsidRDefault="00C72E65" w:rsidP="00ED2B71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A3371" w:rsidRDefault="00C72E65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C72E65" w:rsidRPr="00520517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892DBE">
              <w:rPr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627402" w:rsidRDefault="00C72E65" w:rsidP="00ED2B71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ED2B71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C72E65" w:rsidRPr="006A6092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C72E65" w:rsidRPr="006A6092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C72E65" w:rsidRPr="006A6092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6A6092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5-10-15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ED2B71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F91B7C" w:rsidRDefault="00C72E65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C72E65" w:rsidRDefault="00C72E65" w:rsidP="00ED2B71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ED2B71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C72E65" w:rsidRPr="00F91B7C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C72E65" w:rsidRPr="00AD18C8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C72E65" w:rsidRPr="00ED2B71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ED2B71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Pregătire psihologică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ED2B71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antrenament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ED2B71" w:rsidRDefault="00C72E65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Pr="00AD18C8" w:rsidRDefault="00C72E65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AD18C8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la punct cu departarea fata de tinta din 2 in 2 m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C72E65" w:rsidRPr="00ED2B71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(până la reglarea arcului)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27352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C72E65" w:rsidRDefault="00C72E65" w:rsidP="0027352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27352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27352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C72E65" w:rsidRDefault="00C72E65" w:rsidP="0027352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27352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C72E65" w:rsidRPr="00520517" w:rsidRDefault="00C72E65" w:rsidP="0027352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0A3E5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Default="00C72E65" w:rsidP="000A3E5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ED2B71" w:rsidRDefault="00C72E65" w:rsidP="000A3E5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C72E65" w:rsidRPr="00ED2B71" w:rsidRDefault="00C72E65" w:rsidP="000A3E5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Pr="00520517" w:rsidRDefault="00C72E65" w:rsidP="000A3E5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prezentarea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C72E65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C72E65" w:rsidRPr="00520517" w:rsidRDefault="00C72E65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6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6" type="#_x0000_t202" style="position:absolute;margin-left:495.5pt;margin-top:28.35pt;width:227.75pt;height:121.8pt;z-index:251659264">
            <v:textbox style="mso-next-textbox:#_x0000_s1036;mso-fit-shape-to-text:t">
              <w:txbxContent>
                <w:p w:rsidR="00C72E65" w:rsidRPr="00F05F1A" w:rsidRDefault="00C72E65" w:rsidP="000A3E56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07.02 – 6.03.2011</w:t>
      </w: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7" type="#_x0000_t202" style="position:absolute;margin-left:-12.25pt;margin-top:11.1pt;width:493.95pt;height:109.15pt;z-index:251658240" fillcolor="#fabf8f">
            <v:textbox style="mso-next-textbox:#_x0000_s1037;mso-fit-shape-to-text:t">
              <w:txbxContent>
                <w:p w:rsidR="00C72E65" w:rsidRPr="00D81E1E" w:rsidRDefault="00C72E65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C72E65" w:rsidRPr="00D81E1E" w:rsidRDefault="00C72E65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C72E65" w:rsidRPr="00D81E1E" w:rsidRDefault="00C72E65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C72E65" w:rsidRDefault="00C72E65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C72E65" w:rsidRDefault="00C72E65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baremelor cifrice stabilite de antrenor</w:t>
                  </w:r>
                </w:p>
                <w:p w:rsidR="00C72E65" w:rsidRPr="000A3E56" w:rsidRDefault="00C72E65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0A3E56">
                    <w:rPr>
                      <w:rFonts w:ascii="Times New Roman" w:hAnsi="Times New Roman" w:cs="Times New Roman"/>
                    </w:rPr>
                    <w:t>cultivarea dorinţei de afirmare în concurs</w:t>
                  </w:r>
                </w:p>
                <w:p w:rsidR="00C72E65" w:rsidRPr="00D81E1E" w:rsidRDefault="00C72E65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C72E65" w:rsidRPr="00D81E1E" w:rsidRDefault="00C72E65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C72E65" w:rsidRPr="00520517">
        <w:trPr>
          <w:trHeight w:val="252"/>
        </w:trPr>
        <w:tc>
          <w:tcPr>
            <w:tcW w:w="14410" w:type="dxa"/>
            <w:gridSpan w:val="4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C72E65" w:rsidRPr="00520517">
        <w:trPr>
          <w:trHeight w:val="252"/>
        </w:trPr>
        <w:tc>
          <w:tcPr>
            <w:tcW w:w="5412" w:type="dxa"/>
            <w:gridSpan w:val="2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C72E65" w:rsidRPr="00520517">
        <w:trPr>
          <w:trHeight w:val="264"/>
        </w:trPr>
        <w:tc>
          <w:tcPr>
            <w:tcW w:w="5412" w:type="dxa"/>
            <w:gridSpan w:val="2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C72E65" w:rsidRPr="00520517">
        <w:trPr>
          <w:trHeight w:val="350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C72E65" w:rsidRPr="00747455" w:rsidRDefault="00C72E65" w:rsidP="007D2CB4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C72E65" w:rsidRPr="00747455" w:rsidRDefault="00C72E65" w:rsidP="007D2CB4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C72E65" w:rsidRPr="00747455" w:rsidRDefault="00C72E65" w:rsidP="007D2CB4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C72E65" w:rsidRPr="00520517">
        <w:trPr>
          <w:trHeight w:val="542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C72E65" w:rsidRPr="0094124E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asezarea picioarelor, repartizarea egala a greutatii pe ambele picioare</w:t>
            </w:r>
          </w:p>
          <w:p w:rsidR="00C72E65" w:rsidRPr="0094124E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armarea: cu bratele pe orizontala, cotul mainii de coarda in aliniere cu sageata</w:t>
            </w:r>
          </w:p>
          <w:p w:rsidR="00C72E65" w:rsidRPr="0094124E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C72E65" w:rsidRPr="0094124E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C72E65" w:rsidRPr="0094124E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C72E65" w:rsidRPr="0094124E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C72E65" w:rsidRPr="00520517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603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0A3E56" w:rsidRDefault="00C72E65" w:rsidP="000A3E5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ac</w:t>
            </w:r>
            <w:r w:rsidRPr="000A3E56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iunilor tactice individuale,  specifice tirului cu arcul</w:t>
            </w:r>
          </w:p>
          <w:p w:rsidR="00C72E65" w:rsidRPr="000A3E56" w:rsidRDefault="00C72E65" w:rsidP="000A3E5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adaptarea la conditiile impuse de regulament de concurs specific varstei</w:t>
            </w:r>
          </w:p>
          <w:p w:rsidR="00C72E65" w:rsidRPr="000A3E56" w:rsidRDefault="00C72E65" w:rsidP="000A3E5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abilitatilor personale in vederea realizarii obiectivelor cifrice</w:t>
            </w:r>
          </w:p>
          <w:p w:rsidR="00C72E65" w:rsidRPr="000A3E56" w:rsidRDefault="00C72E65" w:rsidP="000A3E5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7D2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C72E65" w:rsidRPr="00520517">
        <w:trPr>
          <w:trHeight w:val="436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C72E65" w:rsidRPr="00520517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1113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94124E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C72E65" w:rsidRPr="00363F1E" w:rsidRDefault="00C72E65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Pr="00363F1E" w:rsidRDefault="00C72E65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C72E65" w:rsidRPr="00520517">
        <w:trPr>
          <w:trHeight w:val="250"/>
        </w:trPr>
        <w:tc>
          <w:tcPr>
            <w:tcW w:w="14573" w:type="dxa"/>
            <w:gridSpan w:val="7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(19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C72E6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1-6-11-16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363F1E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985370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tirului cu arcul </w:t>
            </w:r>
          </w:p>
          <w:p w:rsidR="00C72E65" w:rsidRDefault="00C72E65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C8457F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Pr="00C8457F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0A3E56" w:rsidRDefault="00C72E65" w:rsidP="000A3E5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0A3E56">
              <w:rPr>
                <w:i w:val="0"/>
                <w:iCs w:val="0"/>
                <w:sz w:val="20"/>
                <w:szCs w:val="20"/>
              </w:rPr>
              <w:t>Pregătire psihologică</w:t>
            </w:r>
          </w:p>
          <w:p w:rsidR="00C72E65" w:rsidRPr="000A3E56" w:rsidRDefault="00C72E65" w:rsidP="000A3E56">
            <w:pPr>
              <w:pStyle w:val="ListParagraph"/>
              <w:rPr>
                <w:sz w:val="20"/>
                <w:szCs w:val="20"/>
              </w:rPr>
            </w:pPr>
          </w:p>
          <w:p w:rsidR="00C72E65" w:rsidRPr="000A3E56" w:rsidRDefault="00C72E65" w:rsidP="000A3E5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0A3E56">
              <w:rPr>
                <w:i w:val="0"/>
                <w:iCs w:val="0"/>
                <w:sz w:val="20"/>
                <w:szCs w:val="20"/>
              </w:rPr>
              <w:t>Perfectionarea metodelor cu aplicatie in antrenament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Pr="000A3E56" w:rsidRDefault="00C72E65" w:rsidP="000A3E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0A3E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C72E65" w:rsidRPr="000A3E56" w:rsidRDefault="00C72E65" w:rsidP="000A3E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ED2B71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2x10seriix3săge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2-7-12-17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0A3E56" w:rsidRDefault="00C72E65" w:rsidP="000A3E5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</w:t>
            </w:r>
            <w:r w:rsidRPr="000A3E56">
              <w:rPr>
                <w:i w:val="0"/>
                <w:iCs w:val="0"/>
                <w:sz w:val="20"/>
                <w:szCs w:val="20"/>
              </w:rPr>
              <w:t>ă</w:t>
            </w:r>
          </w:p>
          <w:p w:rsidR="00C72E65" w:rsidRDefault="00C72E65" w:rsidP="000A3E5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0A3E5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Pregătire psihologică</w:t>
            </w:r>
          </w:p>
          <w:p w:rsidR="00C72E65" w:rsidRPr="009C2013" w:rsidRDefault="00C72E65" w:rsidP="009C20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0A3E56" w:rsidRDefault="00C72E65" w:rsidP="000A3E5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0A3E56">
              <w:rPr>
                <w:i w:val="0"/>
                <w:iCs w:val="0"/>
                <w:sz w:val="20"/>
                <w:szCs w:val="20"/>
              </w:rPr>
              <w:t>Perfectionarea metodelor cu aplicatie in antrenament</w:t>
            </w:r>
          </w:p>
          <w:p w:rsidR="00C72E65" w:rsidRPr="00432536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Pr="000A3E56" w:rsidRDefault="00C72E65" w:rsidP="000A3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0A3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0A3E56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0A3E56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//T</w:t>
            </w:r>
            <w:r w:rsidRPr="000A3E56">
              <w:rPr>
                <w:rFonts w:ascii="Times New Roman" w:hAnsi="Times New Roman" w:cs="Times New Roman"/>
                <w:sz w:val="20"/>
                <w:szCs w:val="20"/>
              </w:rPr>
              <w:t>ragere cu miza</w:t>
            </w:r>
          </w:p>
          <w:p w:rsidR="00C72E65" w:rsidRPr="000A3E56" w:rsidRDefault="00C72E65" w:rsidP="000A3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0A3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sz w:val="20"/>
                <w:szCs w:val="20"/>
              </w:rPr>
              <w:t>Concentrare, vizualizare, linistire</w:t>
            </w:r>
          </w:p>
          <w:p w:rsidR="00C72E65" w:rsidRPr="0027352E" w:rsidRDefault="00C72E65" w:rsidP="000A3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9C20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3-8-13-18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Default="00C72E65" w:rsidP="007D2CB4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 de comportament</w:t>
            </w:r>
          </w:p>
          <w:p w:rsidR="00C72E65" w:rsidRDefault="00C72E65" w:rsidP="007D2CB4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Pr="00AD18C8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Pr="00AD18C8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9C20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C72E65" w:rsidRPr="009C2013" w:rsidRDefault="00C72E65" w:rsidP="009C20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9C20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fazei de extensie</w:t>
            </w:r>
          </w:p>
          <w:p w:rsidR="00C72E65" w:rsidRDefault="00C72E65" w:rsidP="009C201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9C20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C72E65" w:rsidRDefault="00C72E65" w:rsidP="009C201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9C2013" w:rsidRDefault="00C72E65" w:rsidP="009C20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Default="00C72E65" w:rsidP="007D2CB4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203300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C72E65" w:rsidRPr="00520517" w:rsidRDefault="00C72E65" w:rsidP="007D2C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4-9-14-19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DE50EB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ionarea</w:t>
            </w: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 xml:space="preserve"> elementelor tehnice de bază</w:t>
            </w:r>
          </w:p>
          <w:p w:rsidR="00C72E65" w:rsidRPr="00DE50EB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520517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520517" w:rsidRDefault="00C72E65" w:rsidP="007D2CB4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A3371" w:rsidRDefault="00C72E65" w:rsidP="007D2CB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892DBE">
              <w:rPr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C72E65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627402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C72E65" w:rsidRPr="006A6092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C72E65" w:rsidRPr="006A6092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C72E65" w:rsidRPr="006A6092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6A6092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5-10-15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Default="00C72E65" w:rsidP="007D2CB4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 de comportament</w:t>
            </w:r>
          </w:p>
          <w:p w:rsidR="00C72E65" w:rsidRDefault="00C72E65" w:rsidP="007D2CB4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Pr="00AD18C8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Pr="00AD18C8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C72E65" w:rsidRPr="009C2013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fazei de extensie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9C2013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Default="00C72E65" w:rsidP="007D2CB4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203300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C72E65" w:rsidRPr="00520517" w:rsidRDefault="00C72E65" w:rsidP="007D2C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ED2B71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C72E65" w:rsidRPr="00ED2B71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prezentarea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tranziţie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7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8" type="#_x0000_t202" style="position:absolute;margin-left:-5.5pt;margin-top:36.8pt;width:493.95pt;height:71.2pt;z-index:251652096" fillcolor="#fabf8f">
            <v:textbox style="mso-next-textbox:#_x0000_s1038;mso-fit-shape-to-text:t">
              <w:txbxContent>
                <w:p w:rsidR="00C72E65" w:rsidRPr="009C2013" w:rsidRDefault="00C72E65" w:rsidP="009C2013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C2013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9C2013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9C2013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C72E65" w:rsidRPr="009C2013" w:rsidRDefault="00C72E65" w:rsidP="009C2013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 w:rsidRPr="009C2013">
                    <w:rPr>
                      <w:rFonts w:ascii="Times New Roman" w:hAnsi="Times New Roman" w:cs="Times New Roman"/>
                    </w:rPr>
                    <w:t xml:space="preserve">menţinerea capacităţii motrice generale </w:t>
                  </w:r>
                </w:p>
                <w:p w:rsidR="00C72E65" w:rsidRPr="009C2013" w:rsidRDefault="00C72E65" w:rsidP="009C2013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 w:rsidRPr="009C2013">
                    <w:rPr>
                      <w:rFonts w:ascii="Times New Roman" w:hAnsi="Times New Roman" w:cs="Times New Roman"/>
                    </w:rPr>
                    <w:t>adaptarea la condiţiile atmosferice specifice tragerii outdoor</w:t>
                  </w:r>
                </w:p>
                <w:p w:rsidR="00C72E65" w:rsidRPr="009C2013" w:rsidRDefault="00C72E65" w:rsidP="009C2013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 w:rsidRPr="009C2013">
                    <w:rPr>
                      <w:rFonts w:ascii="Times New Roman" w:hAnsi="Times New Roman" w:cs="Times New Roman"/>
                    </w:rPr>
                    <w:t xml:space="preserve">consolidarea procedeelor tehnice însuşite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07.03 – 27.03.2011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39" type="#_x0000_t202" style="position:absolute;left:0;text-align:left;margin-left:9.1pt;margin-top:-45.3pt;width:227.75pt;height:121.8pt;z-index:251660288">
            <v:textbox style="mso-next-textbox:#_x0000_s1039;mso-fit-shape-to-text:t">
              <w:txbxContent>
                <w:p w:rsidR="00C72E65" w:rsidRPr="00F05F1A" w:rsidRDefault="00C72E65" w:rsidP="009C2013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C72E65" w:rsidRPr="00520517">
        <w:trPr>
          <w:trHeight w:val="252"/>
        </w:trPr>
        <w:tc>
          <w:tcPr>
            <w:tcW w:w="14410" w:type="dxa"/>
            <w:gridSpan w:val="4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C72E65" w:rsidRPr="00520517">
        <w:trPr>
          <w:trHeight w:val="252"/>
        </w:trPr>
        <w:tc>
          <w:tcPr>
            <w:tcW w:w="5412" w:type="dxa"/>
            <w:gridSpan w:val="2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C72E65" w:rsidRPr="00520517">
        <w:trPr>
          <w:trHeight w:val="264"/>
        </w:trPr>
        <w:tc>
          <w:tcPr>
            <w:tcW w:w="5412" w:type="dxa"/>
            <w:gridSpan w:val="2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C72E65" w:rsidRPr="00520517">
        <w:trPr>
          <w:trHeight w:val="350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C72E65" w:rsidRPr="00747455" w:rsidRDefault="00C72E65" w:rsidP="007D2CB4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C72E65" w:rsidRPr="00747455" w:rsidRDefault="00C72E65" w:rsidP="007D2CB4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C72E65" w:rsidRPr="00747455" w:rsidRDefault="00C72E65" w:rsidP="007D2CB4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C72E65" w:rsidRPr="00520517">
        <w:trPr>
          <w:trHeight w:val="542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C72E65" w:rsidRPr="0094124E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C72E65" w:rsidRPr="0094124E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C72E65" w:rsidRPr="00520517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603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0A3E56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ac</w:t>
            </w:r>
            <w:r w:rsidRPr="000A3E56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iunilor tactice individuale,  specifice tirului cu arcul</w:t>
            </w:r>
          </w:p>
          <w:p w:rsidR="00C72E65" w:rsidRPr="000A3E56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adaptarea la conditiile impuse de regulament de concurs specific varstei</w:t>
            </w:r>
          </w:p>
          <w:p w:rsidR="00C72E65" w:rsidRPr="000A3E56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abilitatilor personale in vederea realizarii obiectivelor cifrice</w:t>
            </w:r>
          </w:p>
          <w:p w:rsidR="00C72E65" w:rsidRPr="000A3E56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7D2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C72E65" w:rsidRPr="00520517">
        <w:trPr>
          <w:trHeight w:val="436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C72E65" w:rsidRPr="00520517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1113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94124E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C72E65" w:rsidRPr="00363F1E" w:rsidRDefault="00C72E65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Pr="00363F1E" w:rsidRDefault="00C72E65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C72E65" w:rsidRPr="00520517">
        <w:trPr>
          <w:trHeight w:val="250"/>
        </w:trPr>
        <w:tc>
          <w:tcPr>
            <w:tcW w:w="14573" w:type="dxa"/>
            <w:gridSpan w:val="7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(14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C72E6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1-6-11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363F1E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985370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D0044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tirului cu arcul </w:t>
            </w:r>
          </w:p>
          <w:p w:rsidR="00C72E65" w:rsidRDefault="00C72E65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C8457F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Pr="00C8457F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Reglajul echipamentului</w:t>
            </w:r>
          </w:p>
          <w:p w:rsidR="00C72E65" w:rsidRDefault="00C72E65" w:rsidP="00402D66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Pr="00C8457F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02D66">
              <w:rPr>
                <w:i w:val="0"/>
                <w:iCs w:val="0"/>
                <w:sz w:val="20"/>
                <w:szCs w:val="20"/>
              </w:rPr>
              <w:t>Adaptarea la distantele de concurs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C72E65" w:rsidRPr="00402D66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C72E65" w:rsidRPr="00402D66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la linie orizontala cu inchiderea ochilor dupa fixare</w:t>
            </w:r>
          </w:p>
          <w:p w:rsidR="00C72E65" w:rsidRPr="00402D66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D004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 xml:space="preserve">Tragere la punct cu departarea </w:t>
            </w:r>
            <w:r w:rsidRPr="00D313DC">
              <w:t xml:space="preserve">fata </w:t>
            </w: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de tinta din 2 in 2 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la panou apropiat cu unghi variat</w:t>
            </w:r>
          </w:p>
          <w:p w:rsidR="00C72E65" w:rsidRPr="00402D66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402D66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Nr.variabil de serii (până la reglarea arcului)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402D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2-7-12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402D6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C72E65" w:rsidRPr="00AD18C8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432536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C72E65" w:rsidRPr="00402D66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C72E65" w:rsidRPr="00402D66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C72E65" w:rsidRPr="00402D66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C72E65" w:rsidRPr="00402D66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C72E65" w:rsidRPr="00402D66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C72E65" w:rsidRPr="00402D66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C72E65" w:rsidRPr="00520517" w:rsidRDefault="00C72E65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3-8-13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363F1E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985370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tirului cu arcul </w:t>
            </w:r>
          </w:p>
          <w:p w:rsidR="00C72E65" w:rsidRDefault="00C72E65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C8457F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Pr="00C8457F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Reglajul echipamentului</w:t>
            </w:r>
          </w:p>
          <w:p w:rsidR="00C72E65" w:rsidRDefault="00C72E65" w:rsidP="007D2CB4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Pr="00C8457F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02D66">
              <w:rPr>
                <w:i w:val="0"/>
                <w:iCs w:val="0"/>
                <w:sz w:val="20"/>
                <w:szCs w:val="20"/>
              </w:rPr>
              <w:t>Adaptarea la distantele de concurs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C72E65" w:rsidRPr="00402D66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C72E65" w:rsidRPr="00402D66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la linie orizontala cu inchiderea ochilor dupa fixare</w:t>
            </w:r>
          </w:p>
          <w:p w:rsidR="00C72E65" w:rsidRPr="00402D66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 xml:space="preserve">Tragere la punct cu departarea </w:t>
            </w:r>
            <w:r w:rsidRPr="00D313DC">
              <w:t xml:space="preserve">fata </w:t>
            </w: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de tinta din 2 in 2 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la panou apropiat cu unghi variat</w:t>
            </w:r>
          </w:p>
          <w:p w:rsidR="00C72E65" w:rsidRPr="00402D66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402D66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Nr.variabil de serii (până la reglarea arcului)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4-9-14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C72E65" w:rsidRPr="00AD18C8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432536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C72E65" w:rsidRPr="00402D66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C72E65" w:rsidRPr="00402D66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C72E65" w:rsidRPr="00402D66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C72E65" w:rsidRPr="00402D66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C72E65" w:rsidRPr="00402D66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C72E65" w:rsidRPr="00402D66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Default="00C72E65" w:rsidP="007D2CB4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 de comportament</w:t>
            </w:r>
          </w:p>
          <w:p w:rsidR="00C72E65" w:rsidRDefault="00C72E65" w:rsidP="007D2CB4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Pr="00AD18C8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Pr="00AD18C8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C72E65" w:rsidRPr="009C2013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fazei de extensie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9C2013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Default="00C72E65" w:rsidP="007D2CB4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203300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C72E65" w:rsidRPr="00520517" w:rsidRDefault="00C72E65" w:rsidP="007D2C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C72E65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C72E65" w:rsidRPr="00ED2B71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ED2B71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prezentarea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pregătitoare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8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28.03 – 24.04</w:t>
      </w:r>
      <w:r w:rsidRPr="00520517">
        <w:rPr>
          <w:rFonts w:ascii="Times New Roman" w:hAnsi="Times New Roman" w:cs="Times New Roman"/>
          <w:sz w:val="20"/>
          <w:szCs w:val="20"/>
        </w:rPr>
        <w:t>.1</w:t>
      </w:r>
      <w:r>
        <w:rPr>
          <w:rFonts w:ascii="Times New Roman" w:hAnsi="Times New Roman" w:cs="Times New Roman"/>
          <w:sz w:val="20"/>
          <w:szCs w:val="20"/>
        </w:rPr>
        <w:t>1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0" type="#_x0000_t202" style="position:absolute;margin-left:492.15pt;margin-top:12.95pt;width:227.75pt;height:121.8pt;z-index:251662336">
            <v:textbox style="mso-next-textbox:#_x0000_s1040;mso-fit-shape-to-text:t">
              <w:txbxContent>
                <w:p w:rsidR="00C72E65" w:rsidRPr="00F05F1A" w:rsidRDefault="00C72E65" w:rsidP="00402D66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41" type="#_x0000_t202" style="position:absolute;margin-left:-15.3pt;margin-top:12.95pt;width:493.95pt;height:109.15pt;z-index:251661312" fillcolor="#fabf8f">
            <v:textbox style="mso-next-textbox:#_x0000_s1041;mso-fit-shape-to-text:t">
              <w:txbxContent>
                <w:p w:rsidR="00C72E65" w:rsidRPr="00D81E1E" w:rsidRDefault="00C72E65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C72E65" w:rsidRPr="00D81E1E" w:rsidRDefault="00C72E65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C72E65" w:rsidRPr="00D81E1E" w:rsidRDefault="00C72E65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C72E65" w:rsidRDefault="00C72E65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C72E65" w:rsidRDefault="00C72E65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baremelor cifrice stabilite de antrenor</w:t>
                  </w:r>
                </w:p>
                <w:p w:rsidR="00C72E65" w:rsidRPr="000A3E56" w:rsidRDefault="00C72E65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0A3E56">
                    <w:rPr>
                      <w:rFonts w:ascii="Times New Roman" w:hAnsi="Times New Roman" w:cs="Times New Roman"/>
                    </w:rPr>
                    <w:t>cultivarea dorinţei de afirmare în concurs</w:t>
                  </w:r>
                </w:p>
                <w:p w:rsidR="00C72E65" w:rsidRPr="00D81E1E" w:rsidRDefault="00C72E65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C72E65" w:rsidRPr="00D81E1E" w:rsidRDefault="00C72E65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C72E65" w:rsidRPr="00520517">
        <w:trPr>
          <w:trHeight w:val="252"/>
        </w:trPr>
        <w:tc>
          <w:tcPr>
            <w:tcW w:w="14410" w:type="dxa"/>
            <w:gridSpan w:val="4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C72E65" w:rsidRPr="00520517">
        <w:trPr>
          <w:trHeight w:val="252"/>
        </w:trPr>
        <w:tc>
          <w:tcPr>
            <w:tcW w:w="5412" w:type="dxa"/>
            <w:gridSpan w:val="2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C72E65" w:rsidRPr="00520517">
        <w:trPr>
          <w:trHeight w:val="264"/>
        </w:trPr>
        <w:tc>
          <w:tcPr>
            <w:tcW w:w="5412" w:type="dxa"/>
            <w:gridSpan w:val="2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C72E65" w:rsidRPr="00520517">
        <w:trPr>
          <w:trHeight w:val="350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C72E65" w:rsidRPr="00747455" w:rsidRDefault="00C72E65" w:rsidP="007D2CB4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C72E65" w:rsidRPr="00747455" w:rsidRDefault="00C72E65" w:rsidP="007D2CB4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C72E65" w:rsidRPr="00747455" w:rsidRDefault="00C72E65" w:rsidP="007D2CB4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C72E65" w:rsidRPr="00520517">
        <w:trPr>
          <w:trHeight w:val="542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C72E65" w:rsidRPr="0094124E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C72E65" w:rsidRPr="0094124E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C72E65" w:rsidRPr="00520517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603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0A3E56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ac</w:t>
            </w:r>
            <w:r w:rsidRPr="000A3E56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iunilor tactice individuale,  specifice tirului cu arcul</w:t>
            </w:r>
          </w:p>
          <w:p w:rsidR="00C72E65" w:rsidRPr="000A3E56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adaptarea la conditiile impuse de regulament de concurs specific varstei</w:t>
            </w:r>
          </w:p>
          <w:p w:rsidR="00C72E65" w:rsidRPr="000A3E56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abilitatilor personale in vederea realizarii obiectivelor cifrice</w:t>
            </w:r>
          </w:p>
          <w:p w:rsidR="00C72E65" w:rsidRPr="000A3E56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7D2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C72E65" w:rsidRPr="00520517">
        <w:trPr>
          <w:trHeight w:val="436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C72E65" w:rsidRPr="00520517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1113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94124E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C72E65" w:rsidRPr="00363F1E" w:rsidRDefault="00C72E65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Pr="00363F1E" w:rsidRDefault="00C72E65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C72E65" w:rsidRPr="00520517">
        <w:trPr>
          <w:trHeight w:val="250"/>
        </w:trPr>
        <w:tc>
          <w:tcPr>
            <w:tcW w:w="14573" w:type="dxa"/>
            <w:gridSpan w:val="7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C72E6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1-6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363F1E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985370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tirului cu arcul </w:t>
            </w:r>
          </w:p>
          <w:p w:rsidR="00C72E65" w:rsidRDefault="00C72E65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C8457F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Pr="00C8457F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2A2A92" w:rsidRDefault="00C72E65" w:rsidP="002A2A92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2A2A92">
              <w:rPr>
                <w:i w:val="0"/>
                <w:iCs w:val="0"/>
                <w:sz w:val="20"/>
                <w:szCs w:val="20"/>
              </w:rPr>
              <w:t xml:space="preserve">Adaptarea la distantele de concurs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E1E">
              <w:rPr>
                <w:rFonts w:ascii="Times New Roman" w:hAnsi="Times New Roman" w:cs="Times New Roman"/>
                <w:sz w:val="20"/>
                <w:szCs w:val="20"/>
              </w:rPr>
              <w:t>Tragere cu urmarirea tensiunilor impins-tras 50-50%</w:t>
            </w:r>
          </w:p>
          <w:p w:rsidR="00C72E65" w:rsidRPr="00D81E1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 la panou apropiat cu unghi variat</w:t>
            </w: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</w:t>
            </w: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2A2A92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2A2A92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2A2A92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2A2A92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2A2A92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2A2A9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 la conditiile meteo pentru tragere in aer liber</w:t>
            </w: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72E65" w:rsidRPr="00AD18C8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432536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Tragerea pe conditii de vant</w:t>
            </w: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 pe conditii de temperatura scazuta</w:t>
            </w: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 pe ploaie</w:t>
            </w: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Perfectionarea ochirii cu corectie</w:t>
            </w:r>
          </w:p>
          <w:p w:rsidR="00C72E65" w:rsidRPr="00520517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Nr.variabil de serii, în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 de condi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iile meteo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Pr="00AD18C8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Pr="00AD18C8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C72E65" w:rsidRDefault="00C72E65" w:rsidP="002A2A92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tehnicii de tragere prin exercitii cu arcul</w:t>
            </w:r>
          </w:p>
          <w:p w:rsidR="00C72E65" w:rsidRPr="00203300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 cu urmarirea tensiunilor impins-tras 50-50%</w:t>
            </w: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 cu urmarirea sincronizarii bratelor</w:t>
            </w: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 la linie verticala pentru stabilirea orientarii fata de tinta</w:t>
            </w: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 cu controlul respiratiei</w:t>
            </w:r>
          </w:p>
          <w:p w:rsidR="00C72E65" w:rsidRPr="00520517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DE50EB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ionarea</w:t>
            </w: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 xml:space="preserve"> elementelor tehnice de bază</w:t>
            </w:r>
          </w:p>
          <w:p w:rsidR="00C72E65" w:rsidRPr="00DE50EB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520517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520517" w:rsidRDefault="00C72E65" w:rsidP="007D2CB4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A3371" w:rsidRDefault="00C72E65" w:rsidP="007D2CB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2A2A92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pt-BR"/>
              </w:rPr>
            </w:pPr>
            <w:r w:rsidRPr="002A2A92">
              <w:rPr>
                <w:i w:val="0"/>
                <w:iCs w:val="0"/>
                <w:sz w:val="20"/>
                <w:szCs w:val="20"/>
                <w:lang w:val="pt-BR"/>
              </w:rPr>
              <w:t>Cunoasterea si aplicarea regulamentelor</w:t>
            </w:r>
          </w:p>
          <w:p w:rsidR="00C72E65" w:rsidRPr="002A2A92" w:rsidRDefault="00C72E65" w:rsidP="002A2A92">
            <w:pPr>
              <w:pStyle w:val="LasfarsitulPeparcursul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2A2A92" w:rsidRDefault="00C72E65" w:rsidP="002A2A92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pt-BR"/>
              </w:rPr>
            </w:pPr>
            <w:r w:rsidRPr="002A2A92">
              <w:rPr>
                <w:i w:val="0"/>
                <w:iCs w:val="0"/>
                <w:sz w:val="20"/>
                <w:szCs w:val="20"/>
                <w:lang w:val="pt-BR"/>
              </w:rPr>
              <w:t>Perfec</w:t>
            </w:r>
            <w:r w:rsidRPr="002A2A92">
              <w:rPr>
                <w:rFonts w:ascii="Tahoma" w:hAnsi="Tahoma" w:cs="Tahoma"/>
                <w:i w:val="0"/>
                <w:iCs w:val="0"/>
                <w:sz w:val="20"/>
                <w:szCs w:val="20"/>
                <w:lang w:val="pt-BR"/>
              </w:rPr>
              <w:t>ț</w:t>
            </w:r>
            <w:r w:rsidRPr="002A2A92">
              <w:rPr>
                <w:i w:val="0"/>
                <w:iCs w:val="0"/>
                <w:sz w:val="20"/>
                <w:szCs w:val="20"/>
                <w:lang w:val="pt-BR"/>
              </w:rPr>
              <w:t xml:space="preserve">ionarea tragerii la </w:t>
            </w:r>
            <w:r w:rsidRPr="002A2A92">
              <w:rPr>
                <w:rFonts w:ascii="Tahoma" w:hAnsi="Tahoma" w:cs="Tahoma"/>
                <w:i w:val="0"/>
                <w:iCs w:val="0"/>
                <w:sz w:val="20"/>
                <w:szCs w:val="20"/>
                <w:lang w:val="pt-BR"/>
              </w:rPr>
              <w:t>ț</w:t>
            </w:r>
            <w:r w:rsidRPr="002A2A92">
              <w:rPr>
                <w:i w:val="0"/>
                <w:iCs w:val="0"/>
                <w:sz w:val="20"/>
                <w:szCs w:val="20"/>
                <w:lang w:val="pt-BR"/>
              </w:rPr>
              <w:t>intă</w:t>
            </w:r>
          </w:p>
          <w:p w:rsidR="00C72E65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627402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Verificarea cunoasterii regulilor cu importanta deosebita in competitii: meciuri eliminatorii, finale, meciuri pe echipe</w:t>
            </w: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Tragerea in regim de concurs cu recapitularea regulilor necesare</w:t>
            </w: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F91B7C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C72E65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C72E65" w:rsidRPr="00F91B7C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C72E65" w:rsidRPr="00AD18C8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C72E65" w:rsidRDefault="00C72E65" w:rsidP="002A2A92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ac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iunii de extensie</w:t>
            </w:r>
          </w:p>
          <w:p w:rsidR="00C72E65" w:rsidRPr="00AD18C8" w:rsidRDefault="00C72E65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2A2A92" w:rsidRDefault="00C72E65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cu m</w:t>
            </w:r>
            <w:r w:rsidRPr="002A2A92">
              <w:rPr>
                <w:rFonts w:ascii="Times New Roman" w:hAnsi="Times New Roman" w:cs="Times New Roman"/>
                <w:sz w:val="20"/>
                <w:szCs w:val="20"/>
              </w:rPr>
              <w:t>entinerea reperelor pe durata extensiei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3x5x3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DE50EB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ionarea</w:t>
            </w: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 xml:space="preserve"> elementelor tehnice de bază</w:t>
            </w:r>
          </w:p>
          <w:p w:rsidR="00C72E65" w:rsidRPr="00DE50EB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520517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520517" w:rsidRDefault="00C72E65" w:rsidP="007D2CB4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6A3371" w:rsidRDefault="00C72E65" w:rsidP="007D2CB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892DBE">
              <w:rPr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C72E65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627402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C72E65" w:rsidRPr="006A6092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C72E65" w:rsidRPr="006A6092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C72E65" w:rsidRPr="006A6092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6A6092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6092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363F1E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C72E65" w:rsidRPr="00985370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tirului cu arcul </w:t>
            </w:r>
          </w:p>
          <w:p w:rsidR="00C72E65" w:rsidRDefault="00C72E65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C8457F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Pr="00C8457F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C8457F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7B0388">
              <w:rPr>
                <w:i w:val="0"/>
                <w:iCs w:val="0"/>
                <w:sz w:val="20"/>
                <w:szCs w:val="20"/>
              </w:rPr>
              <w:t>Optimizarea tehnicii de tragere prin exercitii cu arcul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E1E">
              <w:rPr>
                <w:rFonts w:ascii="Times New Roman" w:hAnsi="Times New Roman" w:cs="Times New Roman"/>
                <w:sz w:val="20"/>
                <w:szCs w:val="20"/>
              </w:rPr>
              <w:t>Tragere cu urmarirea tensiunilor impins-tras 50-50%</w:t>
            </w:r>
          </w:p>
          <w:p w:rsidR="00C72E65" w:rsidRPr="00D81E1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E1E">
              <w:rPr>
                <w:rFonts w:ascii="Times New Roman" w:hAnsi="Times New Roman" w:cs="Times New Roman"/>
                <w:sz w:val="20"/>
                <w:szCs w:val="20"/>
              </w:rPr>
              <w:t>Tragere cu controlul respiratiei</w:t>
            </w:r>
          </w:p>
          <w:p w:rsidR="00C72E65" w:rsidRPr="00D81E1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E1E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</w:t>
            </w:r>
          </w:p>
          <w:p w:rsidR="00C72E65" w:rsidRPr="00D81E1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E1E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892DBE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C72E65" w:rsidRPr="00DE50EB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627402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C72E65" w:rsidRPr="0006038E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06038E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C72E65" w:rsidRPr="00C8457F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Inot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487731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Masaj &amp; kinetoterapie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</w:tc>
      </w:tr>
    </w:tbl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Pr="00985370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9</w:t>
      </w: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25.04 – 22.05.2011</w:t>
      </w: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42" type="#_x0000_t202" style="position:absolute;margin-left:504.35pt;margin-top:20.45pt;width:227.75pt;height:121.8pt;z-index:251664384">
            <v:textbox style="mso-next-textbox:#_x0000_s1042;mso-fit-shape-to-text:t">
              <w:txbxContent>
                <w:p w:rsidR="00C72E65" w:rsidRPr="00F05F1A" w:rsidRDefault="00C72E65" w:rsidP="007D2CB4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43" type="#_x0000_t202" style="position:absolute;margin-left:-8.05pt;margin-top:3.2pt;width:493.95pt;height:109.15pt;z-index:251663360" fillcolor="#fabf8f">
            <v:textbox style="mso-next-textbox:#_x0000_s1043;mso-fit-shape-to-text:t">
              <w:txbxContent>
                <w:p w:rsidR="00C72E65" w:rsidRPr="00D81E1E" w:rsidRDefault="00C72E65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C72E65" w:rsidRPr="00D81E1E" w:rsidRDefault="00C72E65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C72E65" w:rsidRPr="00D81E1E" w:rsidRDefault="00C72E65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C72E65" w:rsidRDefault="00C72E65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C72E65" w:rsidRDefault="00C72E65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baremelor cifrice stabilite de antrenor</w:t>
                  </w:r>
                </w:p>
                <w:p w:rsidR="00C72E65" w:rsidRPr="000A3E56" w:rsidRDefault="00C72E65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0A3E56">
                    <w:rPr>
                      <w:rFonts w:ascii="Times New Roman" w:hAnsi="Times New Roman" w:cs="Times New Roman"/>
                    </w:rPr>
                    <w:t>cultivarea dorinţei de afirmare în concurs</w:t>
                  </w:r>
                </w:p>
                <w:p w:rsidR="00C72E65" w:rsidRPr="00D81E1E" w:rsidRDefault="00C72E65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C72E65" w:rsidRPr="00D81E1E" w:rsidRDefault="00C72E65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C72E65" w:rsidRPr="00520517">
        <w:trPr>
          <w:trHeight w:val="252"/>
        </w:trPr>
        <w:tc>
          <w:tcPr>
            <w:tcW w:w="14410" w:type="dxa"/>
            <w:gridSpan w:val="4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C72E65" w:rsidRPr="00520517">
        <w:trPr>
          <w:trHeight w:val="252"/>
        </w:trPr>
        <w:tc>
          <w:tcPr>
            <w:tcW w:w="5412" w:type="dxa"/>
            <w:gridSpan w:val="2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C72E65" w:rsidRPr="00520517">
        <w:trPr>
          <w:trHeight w:val="264"/>
        </w:trPr>
        <w:tc>
          <w:tcPr>
            <w:tcW w:w="5412" w:type="dxa"/>
            <w:gridSpan w:val="2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C72E65" w:rsidRPr="00520517">
        <w:trPr>
          <w:trHeight w:val="350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C72E65" w:rsidRPr="00747455" w:rsidRDefault="00C72E65" w:rsidP="007D2CB4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C72E65" w:rsidRPr="00747455" w:rsidRDefault="00C72E65" w:rsidP="007D2CB4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C72E65" w:rsidRPr="00747455" w:rsidRDefault="00C72E65" w:rsidP="007D2CB4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C72E65" w:rsidRPr="00520517">
        <w:trPr>
          <w:trHeight w:val="542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C72E65" w:rsidRPr="0094124E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4124E" w:rsidRDefault="00C72E65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C72E65" w:rsidRPr="0094124E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C72E65" w:rsidRPr="00520517" w:rsidRDefault="00C72E65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603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0A3E56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ac</w:t>
            </w:r>
            <w:r w:rsidRPr="000A3E56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iunilor tactice individuale,  specifice tirului cu arcul</w:t>
            </w:r>
          </w:p>
          <w:p w:rsidR="00C72E65" w:rsidRPr="000A3E56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adaptarea la conditiile impuse de regulament de concurs specific varstei</w:t>
            </w:r>
          </w:p>
          <w:p w:rsidR="00C72E65" w:rsidRPr="000A3E56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abilitatilor personale in vederea realizarii obiectivelor cifrice</w:t>
            </w:r>
          </w:p>
          <w:p w:rsidR="00C72E65" w:rsidRPr="000A3E56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7D2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C72E65" w:rsidRPr="00520517">
        <w:trPr>
          <w:trHeight w:val="436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C72E65" w:rsidRPr="00520517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1113"/>
        </w:trPr>
        <w:tc>
          <w:tcPr>
            <w:tcW w:w="1834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C72E65" w:rsidRPr="001D7A73" w:rsidRDefault="00C72E65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94124E" w:rsidRDefault="00C72E65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C72E65" w:rsidRPr="00363F1E" w:rsidRDefault="00C72E65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Pr="00363F1E" w:rsidRDefault="00C72E65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7D2C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C72E65" w:rsidRPr="00520517">
        <w:trPr>
          <w:trHeight w:val="250"/>
        </w:trPr>
        <w:tc>
          <w:tcPr>
            <w:tcW w:w="14573" w:type="dxa"/>
            <w:gridSpan w:val="7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(14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C72E6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1-6-11-16-21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7D2CB4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D2CB4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7D2CB4">
              <w:rPr>
                <w:rFonts w:ascii="Tahoma" w:hAnsi="Tahoma" w:cs="Tahoma"/>
                <w:sz w:val="20"/>
                <w:szCs w:val="20"/>
              </w:rPr>
              <w:t>ș</w:t>
            </w:r>
            <w:r w:rsidRPr="007D2CB4">
              <w:rPr>
                <w:rFonts w:ascii="Times New Roman" w:hAnsi="Times New Roman" w:cs="Times New Roman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C72E65" w:rsidRPr="00985370" w:rsidRDefault="00C72E65" w:rsidP="007D2CB4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363F1E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7D2CB4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7D2CB4" w:rsidRDefault="00C72E65" w:rsidP="007D2CB4">
            <w:pPr>
              <w:pStyle w:val="LasfarsitulPeparcursul"/>
              <w:ind w:left="227"/>
              <w:rPr>
                <w:i w:val="0"/>
                <w:iCs w:val="0"/>
                <w:sz w:val="20"/>
                <w:szCs w:val="20"/>
                <w:lang w:val="ro-RO"/>
              </w:rPr>
            </w:pPr>
          </w:p>
          <w:p w:rsidR="00C72E65" w:rsidRPr="007D2CB4" w:rsidRDefault="00C72E65" w:rsidP="007D2CB4">
            <w:pPr>
              <w:pStyle w:val="LasfarsitulPeparcursul"/>
              <w:numPr>
                <w:ilvl w:val="0"/>
                <w:numId w:val="1"/>
              </w:numPr>
              <w:ind w:left="227" w:hanging="227"/>
              <w:rPr>
                <w:i w:val="0"/>
                <w:iCs w:val="0"/>
                <w:sz w:val="20"/>
                <w:szCs w:val="20"/>
                <w:lang w:val="ro-RO"/>
              </w:rPr>
            </w:pPr>
            <w:r w:rsidRPr="007D2CB4">
              <w:rPr>
                <w:i w:val="0"/>
                <w:iCs w:val="0"/>
                <w:sz w:val="20"/>
                <w:szCs w:val="20"/>
                <w:lang w:val="ro-RO"/>
              </w:rPr>
              <w:t>Dezvoltarea aptitudinilor de comunicare şi a sentimentului de apartenenţă la un grup</w:t>
            </w:r>
          </w:p>
        </w:tc>
        <w:tc>
          <w:tcPr>
            <w:tcW w:w="3402" w:type="dxa"/>
          </w:tcPr>
          <w:p w:rsidR="00C72E65" w:rsidRPr="00C8457F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>
              <w:rPr>
                <w:i w:val="0"/>
                <w:iCs w:val="0"/>
                <w:sz w:val="20"/>
                <w:szCs w:val="20"/>
              </w:rPr>
              <w:t xml:space="preserve">terea 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>
              <w:rPr>
                <w:i w:val="0"/>
                <w:iCs w:val="0"/>
                <w:sz w:val="20"/>
                <w:szCs w:val="20"/>
              </w:rPr>
              <w:t>i aplicarea regulamentelor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7D2CB4">
              <w:rPr>
                <w:i w:val="0"/>
                <w:iCs w:val="0"/>
                <w:sz w:val="20"/>
                <w:szCs w:val="20"/>
              </w:rPr>
              <w:t>Cunoa</w:t>
            </w:r>
            <w:r w:rsidRPr="007D2CB4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7D2CB4">
              <w:rPr>
                <w:i w:val="0"/>
                <w:iCs w:val="0"/>
                <w:sz w:val="20"/>
                <w:szCs w:val="20"/>
              </w:rPr>
              <w:t>terea partilor componente ale arcului si functiile lor</w:t>
            </w:r>
          </w:p>
          <w:p w:rsidR="00C72E65" w:rsidRDefault="00C72E65" w:rsidP="00C82AD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C82AD8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2AD8">
              <w:rPr>
                <w:i w:val="0"/>
                <w:iCs w:val="0"/>
                <w:sz w:val="20"/>
                <w:szCs w:val="20"/>
              </w:rPr>
              <w:t>Perfec</w:t>
            </w:r>
            <w:r w:rsidRPr="00C82AD8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C82AD8">
              <w:rPr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C82AD8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C82AD8">
              <w:rPr>
                <w:i w:val="0"/>
                <w:iCs w:val="0"/>
                <w:sz w:val="20"/>
                <w:szCs w:val="20"/>
              </w:rPr>
              <w:t>intă</w:t>
            </w:r>
          </w:p>
          <w:p w:rsidR="00C72E65" w:rsidRPr="00C82AD8" w:rsidRDefault="00C72E65" w:rsidP="00C82AD8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C82AD8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2AD8">
              <w:rPr>
                <w:i w:val="0"/>
                <w:iCs w:val="0"/>
                <w:sz w:val="20"/>
                <w:szCs w:val="20"/>
              </w:rPr>
              <w:t>Optimizarea fazei de extensie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Verificarea cunoasterii regulilor cu importanta deosebita in competitii: meciuri eliminatorii, finale, meciuri pe echipe</w:t>
            </w:r>
          </w:p>
          <w:p w:rsidR="00C72E65" w:rsidRPr="00C82AD8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Tragerea in regim de concurs cu recapitularea regulilor necesare</w:t>
            </w: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C72E65" w:rsidRPr="00C82AD8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C72E65" w:rsidRPr="00C82AD8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C82AD8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2-7-12-17-22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C72E65" w:rsidRDefault="00C72E65" w:rsidP="00C82AD8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Pr="00AD18C8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C82AD8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C72E65" w:rsidRPr="00C82AD8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</w:p>
          <w:p w:rsidR="00C72E65" w:rsidRPr="00C82AD8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C82AD8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C72E65" w:rsidRPr="00D313DC" w:rsidRDefault="00C72E65" w:rsidP="00C82AD8">
            <w:pPr>
              <w:spacing w:after="0" w:line="240" w:lineRule="auto"/>
              <w:ind w:left="720"/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6x2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3-8-13-18-23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985370" w:rsidRDefault="00C72E65" w:rsidP="00C82AD8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C72E65" w:rsidRDefault="00C72E65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Pr="00AD18C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Pr="00C82AD8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</w:p>
          <w:p w:rsidR="00C72E65" w:rsidRPr="00C82AD8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</w:t>
            </w:r>
          </w:p>
          <w:p w:rsidR="00C72E65" w:rsidRPr="00C82AD8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cu timp variat tip piramida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4-9-14-19-24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C82AD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Pr="00AD18C8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432536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Default="00C72E65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C72E65" w:rsidRPr="00C82AD8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</w:p>
          <w:p w:rsidR="00C72E65" w:rsidRPr="00C82AD8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C72E65" w:rsidRPr="00C82AD8" w:rsidRDefault="00C72E65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2x6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4x6</w:t>
            </w:r>
          </w:p>
          <w:p w:rsidR="00C72E65" w:rsidRDefault="00C72E65" w:rsidP="00D54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10-15-20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Default="00C72E65" w:rsidP="007D2CB4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 de comportament</w:t>
            </w:r>
          </w:p>
          <w:p w:rsidR="00C72E65" w:rsidRDefault="00C72E65" w:rsidP="007D2CB4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7D2CB4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Pr="00AD18C8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Pr="00AD18C8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C72E65" w:rsidRPr="009C2013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fazei de extensie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9C2013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Default="00C72E65" w:rsidP="007D2CB4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203300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C72E65" w:rsidRPr="00520517" w:rsidRDefault="00C72E65" w:rsidP="007D2C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27352E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5-25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C72E65" w:rsidRDefault="00C72E65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C72E65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7D2CB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C72E65" w:rsidRPr="00520517" w:rsidRDefault="00C72E65" w:rsidP="007D2CB4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C72E65" w:rsidRPr="00ED2B71" w:rsidRDefault="00C72E65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ED2B71" w:rsidRDefault="00C72E65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Pr="00520517" w:rsidRDefault="00C72E65" w:rsidP="007D2CB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prezentarea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 de concurs</w:t>
            </w:r>
          </w:p>
          <w:p w:rsidR="00C72E65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>LANUL DE PREGĂTIRE PE MEZOCICLURI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10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4" type="#_x0000_t202" style="position:absolute;margin-left:497.95pt;margin-top:14.9pt;width:227.75pt;height:121.8pt;z-index:251666432">
            <v:textbox style="mso-next-textbox:#_x0000_s1044;mso-fit-shape-to-text:t">
              <w:txbxContent>
                <w:p w:rsidR="00C72E65" w:rsidRPr="00F05F1A" w:rsidRDefault="00C72E65" w:rsidP="00D54175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45" type="#_x0000_t202" style="position:absolute;margin-left:-18.65pt;margin-top:27.55pt;width:493.95pt;height:109.15pt;z-index:251665408" fillcolor="#fabf8f">
            <v:textbox style="mso-next-textbox:#_x0000_s1045;mso-fit-shape-to-text:t">
              <w:txbxContent>
                <w:p w:rsidR="00C72E65" w:rsidRPr="00D81E1E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C72E65" w:rsidRPr="00D81E1E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C72E65" w:rsidRPr="00D81E1E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C72E65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C72E65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baremelor cifrice stabilite de antrenor</w:t>
                  </w:r>
                </w:p>
                <w:p w:rsidR="00C72E65" w:rsidRPr="000A3E56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0A3E56">
                    <w:rPr>
                      <w:rFonts w:ascii="Times New Roman" w:hAnsi="Times New Roman" w:cs="Times New Roman"/>
                    </w:rPr>
                    <w:t>cultivarea dorinţei de afirmare în concurs</w:t>
                  </w:r>
                </w:p>
                <w:p w:rsidR="00C72E65" w:rsidRPr="00D81E1E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C72E65" w:rsidRPr="00D81E1E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23.05 – 26.06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C72E65" w:rsidRPr="00520517">
        <w:trPr>
          <w:trHeight w:val="252"/>
        </w:trPr>
        <w:tc>
          <w:tcPr>
            <w:tcW w:w="14410" w:type="dxa"/>
            <w:gridSpan w:val="4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C72E65" w:rsidRPr="00520517">
        <w:trPr>
          <w:trHeight w:val="252"/>
        </w:trPr>
        <w:tc>
          <w:tcPr>
            <w:tcW w:w="5412" w:type="dxa"/>
            <w:gridSpan w:val="2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C72E65" w:rsidRPr="00520517">
        <w:trPr>
          <w:trHeight w:val="264"/>
        </w:trPr>
        <w:tc>
          <w:tcPr>
            <w:tcW w:w="5412" w:type="dxa"/>
            <w:gridSpan w:val="2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C72E65" w:rsidRPr="00520517">
        <w:trPr>
          <w:trHeight w:val="350"/>
        </w:trPr>
        <w:tc>
          <w:tcPr>
            <w:tcW w:w="1834" w:type="dxa"/>
            <w:vAlign w:val="center"/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C72E65" w:rsidRPr="00747455" w:rsidRDefault="00C72E65" w:rsidP="008B54B6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C72E65" w:rsidRPr="00747455" w:rsidRDefault="00C72E65" w:rsidP="008B54B6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C72E65" w:rsidRPr="00747455" w:rsidRDefault="00C72E65" w:rsidP="008B54B6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C72E65" w:rsidRPr="00520517">
        <w:trPr>
          <w:trHeight w:val="542"/>
        </w:trPr>
        <w:tc>
          <w:tcPr>
            <w:tcW w:w="1834" w:type="dxa"/>
            <w:vAlign w:val="center"/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C72E65" w:rsidRPr="0094124E" w:rsidRDefault="00C72E65" w:rsidP="008B54B6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C72E65" w:rsidRPr="0094124E" w:rsidRDefault="00C72E65" w:rsidP="008B54B6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C72E65" w:rsidRPr="00520517" w:rsidRDefault="00C72E65" w:rsidP="008B54B6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603"/>
        </w:trPr>
        <w:tc>
          <w:tcPr>
            <w:tcW w:w="1834" w:type="dxa"/>
            <w:vAlign w:val="center"/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8B54B6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0A3E56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ac</w:t>
            </w:r>
            <w:r w:rsidRPr="000A3E56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iunilor tactice individuale,  specifice tirului cu arcul</w:t>
            </w:r>
          </w:p>
          <w:p w:rsidR="00C72E65" w:rsidRPr="000A3E56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adaptarea la conditiile impuse de regulament de concurs specific varstei</w:t>
            </w:r>
          </w:p>
          <w:p w:rsidR="00C72E65" w:rsidRPr="000A3E56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abilitatilor personale in vederea realizarii obiectivelor cifrice</w:t>
            </w:r>
          </w:p>
          <w:p w:rsidR="00C72E65" w:rsidRPr="000A3E56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8B5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C72E65" w:rsidRPr="00520517">
        <w:trPr>
          <w:trHeight w:val="436"/>
        </w:trPr>
        <w:tc>
          <w:tcPr>
            <w:tcW w:w="1834" w:type="dxa"/>
            <w:vAlign w:val="center"/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C72E65" w:rsidRPr="00520517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1113"/>
        </w:trPr>
        <w:tc>
          <w:tcPr>
            <w:tcW w:w="1834" w:type="dxa"/>
            <w:vAlign w:val="center"/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94124E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C72E65" w:rsidRPr="00363F1E" w:rsidRDefault="00C72E65" w:rsidP="008B54B6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Pr="00363F1E" w:rsidRDefault="00C72E65" w:rsidP="008B54B6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C72E65" w:rsidRPr="00520517">
        <w:trPr>
          <w:trHeight w:val="250"/>
        </w:trPr>
        <w:tc>
          <w:tcPr>
            <w:tcW w:w="14573" w:type="dxa"/>
            <w:gridSpan w:val="7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(14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C72E6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1-6-11-16-21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7D2CB4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D2CB4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7D2CB4">
              <w:rPr>
                <w:rFonts w:ascii="Tahoma" w:hAnsi="Tahoma" w:cs="Tahoma"/>
                <w:sz w:val="20"/>
                <w:szCs w:val="20"/>
              </w:rPr>
              <w:t>ș</w:t>
            </w:r>
            <w:r w:rsidRPr="007D2CB4">
              <w:rPr>
                <w:rFonts w:ascii="Times New Roman" w:hAnsi="Times New Roman" w:cs="Times New Roman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C72E65" w:rsidRPr="00985370" w:rsidRDefault="00C72E65" w:rsidP="008B54B6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363F1E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Default="00C72E65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7D2CB4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7D2CB4" w:rsidRDefault="00C72E65" w:rsidP="008B54B6">
            <w:pPr>
              <w:pStyle w:val="LasfarsitulPeparcursul"/>
              <w:ind w:left="227"/>
              <w:rPr>
                <w:i w:val="0"/>
                <w:iCs w:val="0"/>
                <w:sz w:val="20"/>
                <w:szCs w:val="20"/>
                <w:lang w:val="ro-RO"/>
              </w:rPr>
            </w:pPr>
          </w:p>
          <w:p w:rsidR="00C72E65" w:rsidRPr="007D2CB4" w:rsidRDefault="00C72E65" w:rsidP="008B54B6">
            <w:pPr>
              <w:pStyle w:val="LasfarsitulPeparcursul"/>
              <w:numPr>
                <w:ilvl w:val="0"/>
                <w:numId w:val="1"/>
              </w:numPr>
              <w:ind w:left="227" w:hanging="227"/>
              <w:rPr>
                <w:i w:val="0"/>
                <w:iCs w:val="0"/>
                <w:sz w:val="20"/>
                <w:szCs w:val="20"/>
                <w:lang w:val="ro-RO"/>
              </w:rPr>
            </w:pPr>
            <w:r w:rsidRPr="007D2CB4">
              <w:rPr>
                <w:i w:val="0"/>
                <w:iCs w:val="0"/>
                <w:sz w:val="20"/>
                <w:szCs w:val="20"/>
                <w:lang w:val="ro-RO"/>
              </w:rPr>
              <w:t>Dezvoltarea aptitudinilor de comunicare şi a sentimentului de apartenenţă la un grup</w:t>
            </w:r>
          </w:p>
        </w:tc>
        <w:tc>
          <w:tcPr>
            <w:tcW w:w="3402" w:type="dxa"/>
          </w:tcPr>
          <w:p w:rsidR="00C72E65" w:rsidRPr="00C8457F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>
              <w:rPr>
                <w:i w:val="0"/>
                <w:iCs w:val="0"/>
                <w:sz w:val="20"/>
                <w:szCs w:val="20"/>
              </w:rPr>
              <w:t xml:space="preserve">terea 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>
              <w:rPr>
                <w:i w:val="0"/>
                <w:iCs w:val="0"/>
                <w:sz w:val="20"/>
                <w:szCs w:val="20"/>
              </w:rPr>
              <w:t>i aplicarea regulamentelor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7D2CB4">
              <w:rPr>
                <w:i w:val="0"/>
                <w:iCs w:val="0"/>
                <w:sz w:val="20"/>
                <w:szCs w:val="20"/>
              </w:rPr>
              <w:t>Cunoa</w:t>
            </w:r>
            <w:r w:rsidRPr="007D2CB4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7D2CB4">
              <w:rPr>
                <w:i w:val="0"/>
                <w:iCs w:val="0"/>
                <w:sz w:val="20"/>
                <w:szCs w:val="20"/>
              </w:rPr>
              <w:t>terea partilor componente ale arcului si functiile lor</w:t>
            </w:r>
          </w:p>
          <w:p w:rsidR="00C72E65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C82AD8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2AD8">
              <w:rPr>
                <w:i w:val="0"/>
                <w:iCs w:val="0"/>
                <w:sz w:val="20"/>
                <w:szCs w:val="20"/>
              </w:rPr>
              <w:t>Perfec</w:t>
            </w:r>
            <w:r w:rsidRPr="00C82AD8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C82AD8">
              <w:rPr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C82AD8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C82AD8">
              <w:rPr>
                <w:i w:val="0"/>
                <w:iCs w:val="0"/>
                <w:sz w:val="20"/>
                <w:szCs w:val="20"/>
              </w:rPr>
              <w:t>intă</w:t>
            </w:r>
          </w:p>
          <w:p w:rsidR="00C72E65" w:rsidRPr="00C82AD8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C82AD8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2AD8">
              <w:rPr>
                <w:i w:val="0"/>
                <w:iCs w:val="0"/>
                <w:sz w:val="20"/>
                <w:szCs w:val="20"/>
              </w:rPr>
              <w:t>Optimizarea fazei de extensie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Verificarea cunoasterii regulilor cu importanta deosebita in competitii: meciuri eliminatorii, finale, meciuri pe echipe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Tragerea in regim de concurs cu recapitularea regulilor necesare</w:t>
            </w: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2-7-12-17-22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8B54B6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C72E65" w:rsidRDefault="00C72E65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Pr="00AD18C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C72E65" w:rsidRPr="00D313DC" w:rsidRDefault="00C72E65" w:rsidP="008B54B6">
            <w:pPr>
              <w:spacing w:after="0" w:line="240" w:lineRule="auto"/>
              <w:ind w:left="720"/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6x2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3-8-13-18-23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985370" w:rsidRDefault="00C72E65" w:rsidP="008B54B6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8B54B6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C72E65" w:rsidRDefault="00C72E65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Pr="00AD18C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cu timp variat tip piramida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4-9-14-19-24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8B54B6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Pr="00AD18C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8B54B6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432536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2x6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4x6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5-10-15-20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C72E65" w:rsidRPr="00520517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Default="00C72E65" w:rsidP="008B54B6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 de comportament</w:t>
            </w:r>
          </w:p>
          <w:p w:rsidR="00C72E65" w:rsidRDefault="00C72E65" w:rsidP="008B54B6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C72E65" w:rsidRPr="00520517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8B54B6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Pr="00AD18C8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Pr="00AD18C8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C72E65" w:rsidRPr="009C2013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fazei de extensie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9C2013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Default="00C72E65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203300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C72E65" w:rsidRPr="00520517" w:rsidRDefault="00C72E65" w:rsidP="008B54B6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C72E65" w:rsidRPr="0027352E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C72E65" w:rsidRPr="0027352E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C72E65" w:rsidRPr="0027352E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C72E65" w:rsidRPr="0027352E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27352E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D5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C72E65" w:rsidRDefault="00C72E65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C72E65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C72E65" w:rsidRPr="00520517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C72E65" w:rsidRPr="00ED2B71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ED2B71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Pr="00520517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prezentarea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 de concurs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Pr="00520517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Pr="00520517" w:rsidRDefault="00C72E65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C72E65" w:rsidRPr="00520517" w:rsidRDefault="00C72E65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C72E65" w:rsidRPr="00520517" w:rsidRDefault="00C72E65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11</w: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520517">
        <w:rPr>
          <w:rFonts w:ascii="Times New Roman" w:hAnsi="Times New Roman" w:cs="Times New Roman"/>
          <w:sz w:val="20"/>
          <w:szCs w:val="20"/>
        </w:rPr>
        <w:t>7.0</w:t>
      </w:r>
      <w:r>
        <w:rPr>
          <w:rFonts w:ascii="Times New Roman" w:hAnsi="Times New Roman" w:cs="Times New Roman"/>
          <w:sz w:val="20"/>
          <w:szCs w:val="20"/>
        </w:rPr>
        <w:t>6 – 31</w:t>
      </w:r>
      <w:r w:rsidRPr="00520517">
        <w:rPr>
          <w:rFonts w:ascii="Times New Roman" w:hAnsi="Times New Roman" w:cs="Times New Roman"/>
          <w:sz w:val="20"/>
          <w:szCs w:val="20"/>
        </w:rPr>
        <w:t>.0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C72E65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6" type="#_x0000_t202" style="position:absolute;margin-left:492.35pt;margin-top:-18.7pt;width:227.75pt;height:121.8pt;z-index:251668480">
            <v:textbox style="mso-next-textbox:#_x0000_s1046;mso-fit-shape-to-text:t">
              <w:txbxContent>
                <w:p w:rsidR="00C72E65" w:rsidRPr="00F05F1A" w:rsidRDefault="00C72E65" w:rsidP="00D54175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47" type="#_x0000_t202" style="position:absolute;margin-left:-20.05pt;margin-top:-18.7pt;width:493.95pt;height:109.15pt;z-index:251667456" fillcolor="#fabf8f">
            <v:textbox style="mso-next-textbox:#_x0000_s1047;mso-fit-shape-to-text:t">
              <w:txbxContent>
                <w:p w:rsidR="00C72E65" w:rsidRPr="00D81E1E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C72E65" w:rsidRPr="00D81E1E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C72E65" w:rsidRPr="00D81E1E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C72E65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C72E65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baremelor cifrice stabilite de antrenor</w:t>
                  </w:r>
                </w:p>
                <w:p w:rsidR="00C72E65" w:rsidRPr="000A3E56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0A3E56">
                    <w:rPr>
                      <w:rFonts w:ascii="Times New Roman" w:hAnsi="Times New Roman" w:cs="Times New Roman"/>
                    </w:rPr>
                    <w:t>cultivarea dorinţei de afirmare în concurs</w:t>
                  </w:r>
                </w:p>
                <w:p w:rsidR="00C72E65" w:rsidRPr="00D81E1E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C72E65" w:rsidRPr="00D81E1E" w:rsidRDefault="00C72E65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C72E65" w:rsidRPr="00520517" w:rsidRDefault="00C72E65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C72E65" w:rsidRPr="00520517">
        <w:trPr>
          <w:trHeight w:val="252"/>
        </w:trPr>
        <w:tc>
          <w:tcPr>
            <w:tcW w:w="14410" w:type="dxa"/>
            <w:gridSpan w:val="4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C72E65" w:rsidRPr="00520517">
        <w:trPr>
          <w:trHeight w:val="252"/>
        </w:trPr>
        <w:tc>
          <w:tcPr>
            <w:tcW w:w="5412" w:type="dxa"/>
            <w:gridSpan w:val="2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C72E65" w:rsidRPr="00520517">
        <w:trPr>
          <w:trHeight w:val="264"/>
        </w:trPr>
        <w:tc>
          <w:tcPr>
            <w:tcW w:w="5412" w:type="dxa"/>
            <w:gridSpan w:val="2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C72E65" w:rsidRPr="00520517">
        <w:trPr>
          <w:trHeight w:val="350"/>
        </w:trPr>
        <w:tc>
          <w:tcPr>
            <w:tcW w:w="1834" w:type="dxa"/>
            <w:vAlign w:val="center"/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C72E65" w:rsidRPr="00747455" w:rsidRDefault="00C72E65" w:rsidP="008B54B6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C72E65" w:rsidRPr="00747455" w:rsidRDefault="00C72E65" w:rsidP="008B54B6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C72E65" w:rsidRPr="00747455" w:rsidRDefault="00C72E65" w:rsidP="008B54B6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C72E65" w:rsidRPr="00520517">
        <w:trPr>
          <w:trHeight w:val="542"/>
        </w:trPr>
        <w:tc>
          <w:tcPr>
            <w:tcW w:w="1834" w:type="dxa"/>
            <w:vAlign w:val="center"/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C72E65" w:rsidRPr="0094124E" w:rsidRDefault="00C72E65" w:rsidP="008B54B6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4124E" w:rsidRDefault="00C72E65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C72E65" w:rsidRPr="0094124E" w:rsidRDefault="00C72E65" w:rsidP="008B54B6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C72E65" w:rsidRPr="00520517" w:rsidRDefault="00C72E65" w:rsidP="008B54B6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603"/>
        </w:trPr>
        <w:tc>
          <w:tcPr>
            <w:tcW w:w="1834" w:type="dxa"/>
            <w:vAlign w:val="center"/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8B54B6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C72E65" w:rsidRPr="000A3E56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ac</w:t>
            </w:r>
            <w:r w:rsidRPr="000A3E56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iunilor tactice individuale,  specifice tirului cu arcul</w:t>
            </w:r>
          </w:p>
          <w:p w:rsidR="00C72E65" w:rsidRPr="000A3E56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adaptarea la conditiile impuse de regulament de concurs specific varstei</w:t>
            </w:r>
          </w:p>
          <w:p w:rsidR="00C72E65" w:rsidRPr="000A3E56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abilitatilor personale in vederea realizarii obiectivelor cifrice</w:t>
            </w:r>
          </w:p>
          <w:p w:rsidR="00C72E65" w:rsidRPr="000A3E56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C72E65" w:rsidRPr="00520517" w:rsidRDefault="00C72E65" w:rsidP="008B5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C72E65" w:rsidRPr="00520517">
        <w:trPr>
          <w:trHeight w:val="436"/>
        </w:trPr>
        <w:tc>
          <w:tcPr>
            <w:tcW w:w="1834" w:type="dxa"/>
            <w:vAlign w:val="center"/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C72E65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C72E65" w:rsidRPr="00520517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E65" w:rsidRPr="00520517">
        <w:trPr>
          <w:trHeight w:val="1113"/>
        </w:trPr>
        <w:tc>
          <w:tcPr>
            <w:tcW w:w="1834" w:type="dxa"/>
            <w:vAlign w:val="center"/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C72E65" w:rsidRPr="001D7A73" w:rsidRDefault="00C72E65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C72E65" w:rsidRPr="0094124E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94124E" w:rsidRDefault="00C72E65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C72E65" w:rsidRPr="00363F1E" w:rsidRDefault="00C72E65" w:rsidP="008B54B6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Pr="00363F1E" w:rsidRDefault="00C72E65" w:rsidP="008B54B6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C72E65" w:rsidRPr="00520517">
        <w:trPr>
          <w:trHeight w:val="250"/>
        </w:trPr>
        <w:tc>
          <w:tcPr>
            <w:tcW w:w="14573" w:type="dxa"/>
            <w:gridSpan w:val="7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(14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C72E65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1-6-11-16-21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7D2CB4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D2CB4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7D2CB4">
              <w:rPr>
                <w:rFonts w:ascii="Tahoma" w:hAnsi="Tahoma" w:cs="Tahoma"/>
                <w:sz w:val="20"/>
                <w:szCs w:val="20"/>
              </w:rPr>
              <w:t>ș</w:t>
            </w:r>
            <w:r w:rsidRPr="007D2CB4">
              <w:rPr>
                <w:rFonts w:ascii="Times New Roman" w:hAnsi="Times New Roman" w:cs="Times New Roman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C72E65" w:rsidRPr="00985370" w:rsidRDefault="00C72E65" w:rsidP="008B54B6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363F1E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C72E65" w:rsidRDefault="00C72E65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7D2CB4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C72E65" w:rsidRPr="007D2CB4" w:rsidRDefault="00C72E65" w:rsidP="008B54B6">
            <w:pPr>
              <w:pStyle w:val="LasfarsitulPeparcursul"/>
              <w:ind w:left="227"/>
              <w:rPr>
                <w:i w:val="0"/>
                <w:iCs w:val="0"/>
                <w:sz w:val="20"/>
                <w:szCs w:val="20"/>
                <w:lang w:val="ro-RO"/>
              </w:rPr>
            </w:pPr>
          </w:p>
          <w:p w:rsidR="00C72E65" w:rsidRPr="007D2CB4" w:rsidRDefault="00C72E65" w:rsidP="008B54B6">
            <w:pPr>
              <w:pStyle w:val="LasfarsitulPeparcursul"/>
              <w:numPr>
                <w:ilvl w:val="0"/>
                <w:numId w:val="1"/>
              </w:numPr>
              <w:ind w:left="227" w:hanging="227"/>
              <w:rPr>
                <w:i w:val="0"/>
                <w:iCs w:val="0"/>
                <w:sz w:val="20"/>
                <w:szCs w:val="20"/>
                <w:lang w:val="ro-RO"/>
              </w:rPr>
            </w:pPr>
            <w:r w:rsidRPr="007D2CB4">
              <w:rPr>
                <w:i w:val="0"/>
                <w:iCs w:val="0"/>
                <w:sz w:val="20"/>
                <w:szCs w:val="20"/>
                <w:lang w:val="ro-RO"/>
              </w:rPr>
              <w:t>Dezvoltarea aptitudinilor de comunicare şi a sentimentului de apartenenţă la un grup</w:t>
            </w:r>
          </w:p>
        </w:tc>
        <w:tc>
          <w:tcPr>
            <w:tcW w:w="3402" w:type="dxa"/>
          </w:tcPr>
          <w:p w:rsidR="00C72E65" w:rsidRPr="00C8457F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>
              <w:rPr>
                <w:i w:val="0"/>
                <w:iCs w:val="0"/>
                <w:sz w:val="20"/>
                <w:szCs w:val="20"/>
              </w:rPr>
              <w:t xml:space="preserve">terea 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>
              <w:rPr>
                <w:i w:val="0"/>
                <w:iCs w:val="0"/>
                <w:sz w:val="20"/>
                <w:szCs w:val="20"/>
              </w:rPr>
              <w:t>i aplicarea regulamentelor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7D2CB4">
              <w:rPr>
                <w:i w:val="0"/>
                <w:iCs w:val="0"/>
                <w:sz w:val="20"/>
                <w:szCs w:val="20"/>
              </w:rPr>
              <w:t>Cunoa</w:t>
            </w:r>
            <w:r w:rsidRPr="007D2CB4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7D2CB4">
              <w:rPr>
                <w:i w:val="0"/>
                <w:iCs w:val="0"/>
                <w:sz w:val="20"/>
                <w:szCs w:val="20"/>
              </w:rPr>
              <w:t>terea partilor componente ale arcului si functiile lor</w:t>
            </w:r>
          </w:p>
          <w:p w:rsidR="00C72E65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C82AD8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2AD8">
              <w:rPr>
                <w:i w:val="0"/>
                <w:iCs w:val="0"/>
                <w:sz w:val="20"/>
                <w:szCs w:val="20"/>
              </w:rPr>
              <w:t>Perfec</w:t>
            </w:r>
            <w:r w:rsidRPr="00C82AD8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C82AD8">
              <w:rPr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C82AD8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C82AD8">
              <w:rPr>
                <w:i w:val="0"/>
                <w:iCs w:val="0"/>
                <w:sz w:val="20"/>
                <w:szCs w:val="20"/>
              </w:rPr>
              <w:t>intă</w:t>
            </w:r>
          </w:p>
          <w:p w:rsidR="00C72E65" w:rsidRPr="00C82AD8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C82AD8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2AD8">
              <w:rPr>
                <w:i w:val="0"/>
                <w:iCs w:val="0"/>
                <w:sz w:val="20"/>
                <w:szCs w:val="20"/>
              </w:rPr>
              <w:t>Optimizarea fazei de extensie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Verificarea cunoasterii regulilor cu importanta deosebita in competitii: meciuri eliminatorii, finale, meciuri pe echipe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Tragerea in regim de concurs cu recapitularea regulilor necesare</w:t>
            </w: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2-7-12-17-22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8B54B6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C72E65" w:rsidRDefault="00C72E65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Pr="00AD18C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C72E65" w:rsidRPr="00D313DC" w:rsidRDefault="00C72E65" w:rsidP="008B54B6">
            <w:pPr>
              <w:spacing w:after="0" w:line="240" w:lineRule="auto"/>
              <w:ind w:left="720"/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6x2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3-8-13-18-23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C72E65" w:rsidRDefault="00C72E65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985370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C72E65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Pr="00985370" w:rsidRDefault="00C72E65" w:rsidP="008B54B6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8B54B6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C72E65" w:rsidRDefault="00C72E65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Pr="00AD18C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cu timp variat tip piramida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4-9-14-19-24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C72E65" w:rsidRPr="00520517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Pr="00520517" w:rsidRDefault="00C72E65" w:rsidP="008B54B6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C72E65" w:rsidRPr="00520517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C72E65" w:rsidRPr="00520517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Pr="00AD18C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Pr="00432536" w:rsidRDefault="00C72E65" w:rsidP="008B54B6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432536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C72E65" w:rsidRDefault="00C72E65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C72E65" w:rsidRPr="00C82AD8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2x6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4x6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5-10-15-20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C72E65" w:rsidRPr="00520517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C72E65" w:rsidRDefault="00C72E65" w:rsidP="008B54B6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 de comportament</w:t>
            </w:r>
          </w:p>
          <w:p w:rsidR="00C72E65" w:rsidRDefault="00C72E65" w:rsidP="008B54B6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C72E65" w:rsidRPr="00520517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C72E65" w:rsidRPr="00520517" w:rsidRDefault="00C72E65" w:rsidP="008B54B6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Pr="00520517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C72E65" w:rsidRPr="00AD18C8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C72E65" w:rsidRPr="00AD18C8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C72E65" w:rsidRPr="009C2013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fazei de extensie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AD18C8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9C2013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C72E65" w:rsidRDefault="00C72E65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203300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C72E65" w:rsidRPr="00520517" w:rsidRDefault="00C72E65" w:rsidP="008B54B6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C72E65" w:rsidRPr="0027352E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C72E65" w:rsidRPr="0027352E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C72E65" w:rsidRPr="0027352E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C72E65" w:rsidRPr="0027352E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27352E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27352E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C72E65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Pr="00520517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C72E65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C72E65" w:rsidRDefault="00C72E65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DE50EB" w:rsidRDefault="00C72E65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C72E65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C72E65" w:rsidRDefault="00C72E65" w:rsidP="008B54B6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C72E65" w:rsidRPr="00520517" w:rsidRDefault="00C72E65" w:rsidP="008B54B6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C72E65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C72E65" w:rsidRPr="00ED2B71" w:rsidRDefault="00C72E65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72E65" w:rsidRPr="00ED2B71" w:rsidRDefault="00C72E65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C72E65" w:rsidRPr="00520517" w:rsidRDefault="00C72E65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prezentarea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 de concurs</w:t>
            </w:r>
          </w:p>
          <w:p w:rsidR="00C72E65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Pr="00520517" w:rsidRDefault="00C72E65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2E65" w:rsidRDefault="00C72E65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72E65" w:rsidRPr="00520517" w:rsidRDefault="00C72E65" w:rsidP="002C23F0">
      <w:pPr>
        <w:tabs>
          <w:tab w:val="left" w:pos="4388"/>
        </w:tabs>
        <w:rPr>
          <w:rFonts w:ascii="Times New Roman" w:hAnsi="Times New Roman" w:cs="Times New Roman"/>
          <w:sz w:val="20"/>
          <w:szCs w:val="20"/>
        </w:rPr>
      </w:pPr>
    </w:p>
    <w:p w:rsidR="00C72E65" w:rsidRDefault="00C72E65" w:rsidP="006C26F4">
      <w:pPr>
        <w:tabs>
          <w:tab w:val="left" w:pos="4388"/>
        </w:tabs>
      </w:pPr>
    </w:p>
    <w:sectPr w:rsidR="00C72E65" w:rsidSect="00747455">
      <w:footerReference w:type="default" r:id="rId7"/>
      <w:pgSz w:w="16838" w:h="11906" w:orient="landscape"/>
      <w:pgMar w:top="709" w:right="993" w:bottom="56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E65" w:rsidRDefault="00C72E65" w:rsidP="002A69F1">
      <w:pPr>
        <w:spacing w:after="0" w:line="240" w:lineRule="auto"/>
      </w:pPr>
      <w:r>
        <w:separator/>
      </w:r>
    </w:p>
  </w:endnote>
  <w:endnote w:type="continuationSeparator" w:id="1">
    <w:p w:rsidR="00C72E65" w:rsidRDefault="00C72E65" w:rsidP="002A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E65" w:rsidRDefault="00C72E65">
    <w:pPr>
      <w:pStyle w:val="Footer"/>
      <w:jc w:val="right"/>
    </w:pPr>
    <w:fldSimple w:instr=" PAGE   \* MERGEFORMAT ">
      <w:r>
        <w:rPr>
          <w:noProof/>
        </w:rPr>
        <w:t>60</w:t>
      </w:r>
    </w:fldSimple>
  </w:p>
  <w:p w:rsidR="00C72E65" w:rsidRDefault="00C72E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E65" w:rsidRDefault="00C72E65" w:rsidP="002A69F1">
      <w:pPr>
        <w:spacing w:after="0" w:line="240" w:lineRule="auto"/>
      </w:pPr>
      <w:r>
        <w:separator/>
      </w:r>
    </w:p>
  </w:footnote>
  <w:footnote w:type="continuationSeparator" w:id="1">
    <w:p w:rsidR="00C72E65" w:rsidRDefault="00C72E65" w:rsidP="002A6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695"/>
    <w:multiLevelType w:val="hybridMultilevel"/>
    <w:tmpl w:val="84427D52"/>
    <w:lvl w:ilvl="0" w:tplc="8BAE209C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">
    <w:nsid w:val="01C629DE"/>
    <w:multiLevelType w:val="hybridMultilevel"/>
    <w:tmpl w:val="D7ECF39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8BF4017"/>
    <w:multiLevelType w:val="hybridMultilevel"/>
    <w:tmpl w:val="50621932"/>
    <w:lvl w:ilvl="0" w:tplc="8BAE209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0AD52E57"/>
    <w:multiLevelType w:val="hybridMultilevel"/>
    <w:tmpl w:val="166C76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CFD04AB"/>
    <w:multiLevelType w:val="hybridMultilevel"/>
    <w:tmpl w:val="786E89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3590466"/>
    <w:multiLevelType w:val="hybridMultilevel"/>
    <w:tmpl w:val="D488241A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D073BD7"/>
    <w:multiLevelType w:val="hybridMultilevel"/>
    <w:tmpl w:val="DC009EB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E985E1F"/>
    <w:multiLevelType w:val="hybridMultilevel"/>
    <w:tmpl w:val="27EAA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F2D3698"/>
    <w:multiLevelType w:val="hybridMultilevel"/>
    <w:tmpl w:val="3BA80C5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D14C80"/>
    <w:multiLevelType w:val="hybridMultilevel"/>
    <w:tmpl w:val="11EC07F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10C141A"/>
    <w:multiLevelType w:val="hybridMultilevel"/>
    <w:tmpl w:val="C1709206"/>
    <w:lvl w:ilvl="0" w:tplc="04180001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12">
    <w:nsid w:val="23122DDA"/>
    <w:multiLevelType w:val="hybridMultilevel"/>
    <w:tmpl w:val="41F26FA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>
    <w:nsid w:val="24CA0BEF"/>
    <w:multiLevelType w:val="hybridMultilevel"/>
    <w:tmpl w:val="E86065C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A9D0D4F"/>
    <w:multiLevelType w:val="hybridMultilevel"/>
    <w:tmpl w:val="9D82F54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>
    <w:nsid w:val="2E1E664C"/>
    <w:multiLevelType w:val="hybridMultilevel"/>
    <w:tmpl w:val="B7F6E62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2E692DC9"/>
    <w:multiLevelType w:val="hybridMultilevel"/>
    <w:tmpl w:val="4440ADF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0613628"/>
    <w:multiLevelType w:val="hybridMultilevel"/>
    <w:tmpl w:val="ADF058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516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236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76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396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836" w:hanging="360"/>
      </w:pPr>
      <w:rPr>
        <w:rFonts w:ascii="Wingdings" w:hAnsi="Wingdings" w:cs="Wingdings" w:hint="default"/>
      </w:rPr>
    </w:lvl>
  </w:abstractNum>
  <w:abstractNum w:abstractNumId="18">
    <w:nsid w:val="32BA4593"/>
    <w:multiLevelType w:val="singleLevel"/>
    <w:tmpl w:val="60728B50"/>
    <w:lvl w:ilvl="0">
      <w:start w:val="1"/>
      <w:numFmt w:val="bullet"/>
      <w:pStyle w:val="Par-IV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cs="Symbol" w:hint="default"/>
        <w:color w:val="auto"/>
      </w:rPr>
    </w:lvl>
  </w:abstractNum>
  <w:abstractNum w:abstractNumId="19">
    <w:nsid w:val="36657BD4"/>
    <w:multiLevelType w:val="hybridMultilevel"/>
    <w:tmpl w:val="7CD6996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825184F"/>
    <w:multiLevelType w:val="hybridMultilevel"/>
    <w:tmpl w:val="922C061C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8A41E91"/>
    <w:multiLevelType w:val="hybridMultilevel"/>
    <w:tmpl w:val="17046A7E"/>
    <w:lvl w:ilvl="0" w:tplc="E594EA56">
      <w:start w:val="1"/>
      <w:numFmt w:val="bullet"/>
      <w:pStyle w:val="Text-continuturi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>
    <w:nsid w:val="3D3130BE"/>
    <w:multiLevelType w:val="multilevel"/>
    <w:tmpl w:val="0CD219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3">
    <w:nsid w:val="3F5B5688"/>
    <w:multiLevelType w:val="hybridMultilevel"/>
    <w:tmpl w:val="98A44D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>
    <w:nsid w:val="40B652C3"/>
    <w:multiLevelType w:val="hybridMultilevel"/>
    <w:tmpl w:val="ACD03A6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419F2E6A"/>
    <w:multiLevelType w:val="hybridMultilevel"/>
    <w:tmpl w:val="66A0A526"/>
    <w:lvl w:ilvl="0" w:tplc="5FACB564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6">
    <w:nsid w:val="431C525F"/>
    <w:multiLevelType w:val="hybridMultilevel"/>
    <w:tmpl w:val="D35A9EC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nsid w:val="49D37044"/>
    <w:multiLevelType w:val="hybridMultilevel"/>
    <w:tmpl w:val="737E49E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ED57BFE"/>
    <w:multiLevelType w:val="hybridMultilevel"/>
    <w:tmpl w:val="15A607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2C108F"/>
    <w:multiLevelType w:val="hybridMultilevel"/>
    <w:tmpl w:val="D4FA24A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79A6C20"/>
    <w:multiLevelType w:val="hybridMultilevel"/>
    <w:tmpl w:val="813EB4B6"/>
    <w:lvl w:ilvl="0" w:tplc="47D88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7AD4895"/>
    <w:multiLevelType w:val="hybridMultilevel"/>
    <w:tmpl w:val="FEDC0B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A67396"/>
    <w:multiLevelType w:val="hybridMultilevel"/>
    <w:tmpl w:val="8562894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3">
    <w:nsid w:val="5E6E7C26"/>
    <w:multiLevelType w:val="hybridMultilevel"/>
    <w:tmpl w:val="1C2E7A9A"/>
    <w:lvl w:ilvl="0" w:tplc="FB58F2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A370323"/>
    <w:multiLevelType w:val="multilevel"/>
    <w:tmpl w:val="0380B9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35">
    <w:nsid w:val="6AF74957"/>
    <w:multiLevelType w:val="hybridMultilevel"/>
    <w:tmpl w:val="B82ADC44"/>
    <w:lvl w:ilvl="0" w:tplc="CF569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BEC1A5A"/>
    <w:multiLevelType w:val="hybridMultilevel"/>
    <w:tmpl w:val="7FBCB38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7">
    <w:nsid w:val="6CCB035A"/>
    <w:multiLevelType w:val="hybridMultilevel"/>
    <w:tmpl w:val="8742982A"/>
    <w:lvl w:ilvl="0" w:tplc="5FACB564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6F624DE8"/>
    <w:multiLevelType w:val="hybridMultilevel"/>
    <w:tmpl w:val="205A79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66D77F3"/>
    <w:multiLevelType w:val="multilevel"/>
    <w:tmpl w:val="F6584F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40">
    <w:nsid w:val="775723D2"/>
    <w:multiLevelType w:val="multilevel"/>
    <w:tmpl w:val="E75EB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>
    <w:nsid w:val="78692FD7"/>
    <w:multiLevelType w:val="hybridMultilevel"/>
    <w:tmpl w:val="D130D6E0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884375F"/>
    <w:multiLevelType w:val="hybridMultilevel"/>
    <w:tmpl w:val="F8E0581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3">
    <w:nsid w:val="799402A1"/>
    <w:multiLevelType w:val="multilevel"/>
    <w:tmpl w:val="2A3E0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>
    <w:nsid w:val="7B2171B7"/>
    <w:multiLevelType w:val="hybridMultilevel"/>
    <w:tmpl w:val="14B826A6"/>
    <w:lvl w:ilvl="0" w:tplc="34B202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5">
    <w:nsid w:val="7C772E5C"/>
    <w:multiLevelType w:val="hybridMultilevel"/>
    <w:tmpl w:val="9AECBA5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6">
    <w:nsid w:val="7CB02F23"/>
    <w:multiLevelType w:val="hybridMultilevel"/>
    <w:tmpl w:val="1B723F0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7">
    <w:nsid w:val="7CC26B71"/>
    <w:multiLevelType w:val="hybridMultilevel"/>
    <w:tmpl w:val="DB4EFDCE"/>
    <w:lvl w:ilvl="0" w:tplc="AABA51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>
    <w:nsid w:val="7FD72491"/>
    <w:multiLevelType w:val="singleLevel"/>
    <w:tmpl w:val="FAE602A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ymbol" w:hint="default"/>
      </w:rPr>
    </w:lvl>
  </w:abstractNum>
  <w:num w:numId="1">
    <w:abstractNumId w:val="41"/>
  </w:num>
  <w:num w:numId="2">
    <w:abstractNumId w:val="2"/>
  </w:num>
  <w:num w:numId="3">
    <w:abstractNumId w:val="28"/>
  </w:num>
  <w:num w:numId="4">
    <w:abstractNumId w:val="31"/>
  </w:num>
  <w:num w:numId="5">
    <w:abstractNumId w:val="35"/>
  </w:num>
  <w:num w:numId="6">
    <w:abstractNumId w:val="33"/>
  </w:num>
  <w:num w:numId="7">
    <w:abstractNumId w:val="8"/>
  </w:num>
  <w:num w:numId="8">
    <w:abstractNumId w:val="21"/>
  </w:num>
  <w:num w:numId="9">
    <w:abstractNumId w:val="44"/>
  </w:num>
  <w:num w:numId="10">
    <w:abstractNumId w:val="32"/>
  </w:num>
  <w:num w:numId="11">
    <w:abstractNumId w:val="36"/>
  </w:num>
  <w:num w:numId="12">
    <w:abstractNumId w:val="19"/>
  </w:num>
  <w:num w:numId="13">
    <w:abstractNumId w:val="13"/>
  </w:num>
  <w:num w:numId="14">
    <w:abstractNumId w:val="10"/>
  </w:num>
  <w:num w:numId="15">
    <w:abstractNumId w:val="7"/>
  </w:num>
  <w:num w:numId="16">
    <w:abstractNumId w:val="27"/>
  </w:num>
  <w:num w:numId="17">
    <w:abstractNumId w:val="4"/>
  </w:num>
  <w:num w:numId="18">
    <w:abstractNumId w:val="46"/>
  </w:num>
  <w:num w:numId="19">
    <w:abstractNumId w:val="45"/>
  </w:num>
  <w:num w:numId="20">
    <w:abstractNumId w:val="1"/>
  </w:num>
  <w:num w:numId="21">
    <w:abstractNumId w:val="42"/>
  </w:num>
  <w:num w:numId="22">
    <w:abstractNumId w:val="29"/>
  </w:num>
  <w:num w:numId="23">
    <w:abstractNumId w:val="48"/>
  </w:num>
  <w:num w:numId="24">
    <w:abstractNumId w:val="18"/>
  </w:num>
  <w:num w:numId="25">
    <w:abstractNumId w:val="5"/>
  </w:num>
  <w:num w:numId="26">
    <w:abstractNumId w:val="15"/>
  </w:num>
  <w:num w:numId="27">
    <w:abstractNumId w:val="26"/>
  </w:num>
  <w:num w:numId="28">
    <w:abstractNumId w:val="23"/>
  </w:num>
  <w:num w:numId="29">
    <w:abstractNumId w:val="30"/>
  </w:num>
  <w:num w:numId="30">
    <w:abstractNumId w:val="22"/>
  </w:num>
  <w:num w:numId="31">
    <w:abstractNumId w:val="34"/>
  </w:num>
  <w:num w:numId="32">
    <w:abstractNumId w:val="43"/>
  </w:num>
  <w:num w:numId="33">
    <w:abstractNumId w:val="39"/>
  </w:num>
  <w:num w:numId="34">
    <w:abstractNumId w:val="14"/>
  </w:num>
  <w:num w:numId="35">
    <w:abstractNumId w:val="38"/>
  </w:num>
  <w:num w:numId="36">
    <w:abstractNumId w:val="6"/>
  </w:num>
  <w:num w:numId="37">
    <w:abstractNumId w:val="9"/>
  </w:num>
  <w:num w:numId="38">
    <w:abstractNumId w:val="47"/>
  </w:num>
  <w:num w:numId="39">
    <w:abstractNumId w:val="40"/>
  </w:num>
  <w:num w:numId="40">
    <w:abstractNumId w:val="25"/>
  </w:num>
  <w:num w:numId="41">
    <w:abstractNumId w:val="37"/>
  </w:num>
  <w:num w:numId="42">
    <w:abstractNumId w:val="17"/>
  </w:num>
  <w:num w:numId="43">
    <w:abstractNumId w:val="20"/>
  </w:num>
  <w:num w:numId="44">
    <w:abstractNumId w:val="3"/>
  </w:num>
  <w:num w:numId="45">
    <w:abstractNumId w:val="0"/>
  </w:num>
  <w:num w:numId="46">
    <w:abstractNumId w:val="12"/>
  </w:num>
  <w:num w:numId="47">
    <w:abstractNumId w:val="16"/>
  </w:num>
  <w:num w:numId="48">
    <w:abstractNumId w:val="11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731"/>
    <w:rsid w:val="00003E2B"/>
    <w:rsid w:val="00044D08"/>
    <w:rsid w:val="0006038E"/>
    <w:rsid w:val="00064B46"/>
    <w:rsid w:val="00071C84"/>
    <w:rsid w:val="000A0E37"/>
    <w:rsid w:val="000A3E56"/>
    <w:rsid w:val="000C125A"/>
    <w:rsid w:val="000E6492"/>
    <w:rsid w:val="000E7A9C"/>
    <w:rsid w:val="000F38B4"/>
    <w:rsid w:val="001269B9"/>
    <w:rsid w:val="00147196"/>
    <w:rsid w:val="001664DB"/>
    <w:rsid w:val="00191812"/>
    <w:rsid w:val="001A4190"/>
    <w:rsid w:val="001D1E45"/>
    <w:rsid w:val="001D7A73"/>
    <w:rsid w:val="00203300"/>
    <w:rsid w:val="00214006"/>
    <w:rsid w:val="00221FA2"/>
    <w:rsid w:val="00241A19"/>
    <w:rsid w:val="002451DD"/>
    <w:rsid w:val="0025755F"/>
    <w:rsid w:val="00257796"/>
    <w:rsid w:val="00257BA1"/>
    <w:rsid w:val="0027352E"/>
    <w:rsid w:val="00274517"/>
    <w:rsid w:val="00276392"/>
    <w:rsid w:val="002911CB"/>
    <w:rsid w:val="00293C3B"/>
    <w:rsid w:val="002A2A92"/>
    <w:rsid w:val="002A69F1"/>
    <w:rsid w:val="002B3BF1"/>
    <w:rsid w:val="002B65EC"/>
    <w:rsid w:val="002C23F0"/>
    <w:rsid w:val="00307004"/>
    <w:rsid w:val="00314511"/>
    <w:rsid w:val="00316ABF"/>
    <w:rsid w:val="003230EC"/>
    <w:rsid w:val="00337D79"/>
    <w:rsid w:val="00360CEC"/>
    <w:rsid w:val="00363F1E"/>
    <w:rsid w:val="00383511"/>
    <w:rsid w:val="00393B82"/>
    <w:rsid w:val="003A5CC9"/>
    <w:rsid w:val="003C0B46"/>
    <w:rsid w:val="003C2808"/>
    <w:rsid w:val="00402D66"/>
    <w:rsid w:val="00412F91"/>
    <w:rsid w:val="00431AFE"/>
    <w:rsid w:val="00432536"/>
    <w:rsid w:val="00460D15"/>
    <w:rsid w:val="0046628F"/>
    <w:rsid w:val="0048580F"/>
    <w:rsid w:val="00487731"/>
    <w:rsid w:val="004A7DDD"/>
    <w:rsid w:val="004C5DC8"/>
    <w:rsid w:val="004C5EED"/>
    <w:rsid w:val="004F17EE"/>
    <w:rsid w:val="004F59DC"/>
    <w:rsid w:val="004F7BF1"/>
    <w:rsid w:val="004F7F85"/>
    <w:rsid w:val="005033B1"/>
    <w:rsid w:val="005059A5"/>
    <w:rsid w:val="00520517"/>
    <w:rsid w:val="00520C8C"/>
    <w:rsid w:val="0052378A"/>
    <w:rsid w:val="00526553"/>
    <w:rsid w:val="005379A9"/>
    <w:rsid w:val="00543D6B"/>
    <w:rsid w:val="00555C78"/>
    <w:rsid w:val="00557563"/>
    <w:rsid w:val="0056482F"/>
    <w:rsid w:val="00571388"/>
    <w:rsid w:val="00584D02"/>
    <w:rsid w:val="005A131A"/>
    <w:rsid w:val="005A3D1C"/>
    <w:rsid w:val="005A63AF"/>
    <w:rsid w:val="005C412E"/>
    <w:rsid w:val="005C67E2"/>
    <w:rsid w:val="005F0156"/>
    <w:rsid w:val="005F41BD"/>
    <w:rsid w:val="00611B0E"/>
    <w:rsid w:val="00627402"/>
    <w:rsid w:val="00643BB2"/>
    <w:rsid w:val="00645A69"/>
    <w:rsid w:val="00651D2E"/>
    <w:rsid w:val="00662882"/>
    <w:rsid w:val="006A3371"/>
    <w:rsid w:val="006A6092"/>
    <w:rsid w:val="006B4CE5"/>
    <w:rsid w:val="006C0766"/>
    <w:rsid w:val="006C26F4"/>
    <w:rsid w:val="006C2B42"/>
    <w:rsid w:val="006C5E50"/>
    <w:rsid w:val="006D3AF1"/>
    <w:rsid w:val="006E0B6E"/>
    <w:rsid w:val="006F7425"/>
    <w:rsid w:val="00700817"/>
    <w:rsid w:val="00710FBC"/>
    <w:rsid w:val="00714652"/>
    <w:rsid w:val="00726731"/>
    <w:rsid w:val="007358C7"/>
    <w:rsid w:val="00747455"/>
    <w:rsid w:val="00755451"/>
    <w:rsid w:val="00764B21"/>
    <w:rsid w:val="007722C2"/>
    <w:rsid w:val="00786CFA"/>
    <w:rsid w:val="007A3CBF"/>
    <w:rsid w:val="007B0026"/>
    <w:rsid w:val="007B0388"/>
    <w:rsid w:val="007C138F"/>
    <w:rsid w:val="007C4F04"/>
    <w:rsid w:val="007C63DC"/>
    <w:rsid w:val="007D2CB4"/>
    <w:rsid w:val="007E29D8"/>
    <w:rsid w:val="00807ADF"/>
    <w:rsid w:val="00832EA4"/>
    <w:rsid w:val="00840689"/>
    <w:rsid w:val="00841A79"/>
    <w:rsid w:val="008574E0"/>
    <w:rsid w:val="00857EDC"/>
    <w:rsid w:val="00885350"/>
    <w:rsid w:val="00892DBE"/>
    <w:rsid w:val="00896A0E"/>
    <w:rsid w:val="008B54B6"/>
    <w:rsid w:val="008C6F28"/>
    <w:rsid w:val="008D27D6"/>
    <w:rsid w:val="008E21D1"/>
    <w:rsid w:val="008E3F42"/>
    <w:rsid w:val="008F5C33"/>
    <w:rsid w:val="00903421"/>
    <w:rsid w:val="0091386C"/>
    <w:rsid w:val="009379AB"/>
    <w:rsid w:val="0094124E"/>
    <w:rsid w:val="00952483"/>
    <w:rsid w:val="00977379"/>
    <w:rsid w:val="00981A59"/>
    <w:rsid w:val="00985370"/>
    <w:rsid w:val="009A1B6F"/>
    <w:rsid w:val="009C0862"/>
    <w:rsid w:val="009C17CB"/>
    <w:rsid w:val="009C2013"/>
    <w:rsid w:val="009D132F"/>
    <w:rsid w:val="009D4DEE"/>
    <w:rsid w:val="009E4FAE"/>
    <w:rsid w:val="00A31727"/>
    <w:rsid w:val="00A45BBE"/>
    <w:rsid w:val="00A4756C"/>
    <w:rsid w:val="00A63304"/>
    <w:rsid w:val="00A7742F"/>
    <w:rsid w:val="00A84278"/>
    <w:rsid w:val="00AC1DBF"/>
    <w:rsid w:val="00AD18C8"/>
    <w:rsid w:val="00B50FB7"/>
    <w:rsid w:val="00B5213E"/>
    <w:rsid w:val="00B57FC8"/>
    <w:rsid w:val="00B6016D"/>
    <w:rsid w:val="00B60E2C"/>
    <w:rsid w:val="00B63A78"/>
    <w:rsid w:val="00B677E9"/>
    <w:rsid w:val="00B71188"/>
    <w:rsid w:val="00B76BD6"/>
    <w:rsid w:val="00B77D25"/>
    <w:rsid w:val="00B86144"/>
    <w:rsid w:val="00B864B1"/>
    <w:rsid w:val="00BA2891"/>
    <w:rsid w:val="00BB2D90"/>
    <w:rsid w:val="00BB658C"/>
    <w:rsid w:val="00BD39DE"/>
    <w:rsid w:val="00C120B0"/>
    <w:rsid w:val="00C145A4"/>
    <w:rsid w:val="00C146BD"/>
    <w:rsid w:val="00C22324"/>
    <w:rsid w:val="00C47968"/>
    <w:rsid w:val="00C63C61"/>
    <w:rsid w:val="00C64FAA"/>
    <w:rsid w:val="00C70851"/>
    <w:rsid w:val="00C72E65"/>
    <w:rsid w:val="00C82AD8"/>
    <w:rsid w:val="00C8457F"/>
    <w:rsid w:val="00C912E6"/>
    <w:rsid w:val="00C9492B"/>
    <w:rsid w:val="00CB3797"/>
    <w:rsid w:val="00CC1190"/>
    <w:rsid w:val="00CC12E0"/>
    <w:rsid w:val="00CC5CB8"/>
    <w:rsid w:val="00CD4FFC"/>
    <w:rsid w:val="00CE749F"/>
    <w:rsid w:val="00D00440"/>
    <w:rsid w:val="00D05BB7"/>
    <w:rsid w:val="00D0773B"/>
    <w:rsid w:val="00D12815"/>
    <w:rsid w:val="00D15930"/>
    <w:rsid w:val="00D20367"/>
    <w:rsid w:val="00D313DC"/>
    <w:rsid w:val="00D40EFB"/>
    <w:rsid w:val="00D50727"/>
    <w:rsid w:val="00D537AA"/>
    <w:rsid w:val="00D54175"/>
    <w:rsid w:val="00D80F24"/>
    <w:rsid w:val="00D81E1E"/>
    <w:rsid w:val="00D94BA9"/>
    <w:rsid w:val="00DA145D"/>
    <w:rsid w:val="00DB4BBD"/>
    <w:rsid w:val="00DB79D9"/>
    <w:rsid w:val="00DC435D"/>
    <w:rsid w:val="00DE50EB"/>
    <w:rsid w:val="00DE71E8"/>
    <w:rsid w:val="00DE7507"/>
    <w:rsid w:val="00E0454E"/>
    <w:rsid w:val="00E73C69"/>
    <w:rsid w:val="00EA607B"/>
    <w:rsid w:val="00EA6E97"/>
    <w:rsid w:val="00EB3FDA"/>
    <w:rsid w:val="00ED2B71"/>
    <w:rsid w:val="00EF0A89"/>
    <w:rsid w:val="00EF6BC7"/>
    <w:rsid w:val="00F05F1A"/>
    <w:rsid w:val="00F213B5"/>
    <w:rsid w:val="00F33F40"/>
    <w:rsid w:val="00F35F5A"/>
    <w:rsid w:val="00F42061"/>
    <w:rsid w:val="00F573EB"/>
    <w:rsid w:val="00F57A19"/>
    <w:rsid w:val="00F81D2A"/>
    <w:rsid w:val="00F8587E"/>
    <w:rsid w:val="00F91B7C"/>
    <w:rsid w:val="00F9633B"/>
    <w:rsid w:val="00FA0ED8"/>
    <w:rsid w:val="00FC01C9"/>
    <w:rsid w:val="00FC56C2"/>
    <w:rsid w:val="00FF176D"/>
    <w:rsid w:val="00FF3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0E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A419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aracter Caracter Caracter,Caracter Caracter Caracter Caracter Caracter Caracter"/>
    <w:basedOn w:val="Normal"/>
    <w:link w:val="HeaderChar"/>
    <w:uiPriority w:val="99"/>
    <w:semiHidden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aracter Caracter Caracter Char,Caracter Caracter Caracter Caracter Caracter Caracter Char"/>
    <w:basedOn w:val="DefaultParagraphFont"/>
    <w:link w:val="Header"/>
    <w:uiPriority w:val="99"/>
    <w:semiHidden/>
    <w:locked/>
    <w:rsid w:val="002A69F1"/>
  </w:style>
  <w:style w:type="paragraph" w:styleId="Footer">
    <w:name w:val="footer"/>
    <w:basedOn w:val="Normal"/>
    <w:link w:val="FooterChar"/>
    <w:uiPriority w:val="99"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A69F1"/>
  </w:style>
  <w:style w:type="paragraph" w:styleId="ListParagraph">
    <w:name w:val="List Paragraph"/>
    <w:basedOn w:val="Normal"/>
    <w:uiPriority w:val="99"/>
    <w:qFormat/>
    <w:rsid w:val="00383511"/>
    <w:pPr>
      <w:ind w:left="720"/>
    </w:pPr>
  </w:style>
  <w:style w:type="paragraph" w:customStyle="1" w:styleId="LasfarsitulPeparcursul">
    <w:name w:val="La sfarsitul .... Pe parcursul"/>
    <w:basedOn w:val="Normal"/>
    <w:uiPriority w:val="99"/>
    <w:rsid w:val="002C23F0"/>
    <w:pPr>
      <w:widowControl w:val="0"/>
      <w:spacing w:after="0" w:line="240" w:lineRule="auto"/>
    </w:pPr>
    <w:rPr>
      <w:rFonts w:ascii="Times New Roman" w:hAnsi="Times New Roman" w:cs="Times New Roman"/>
      <w:i/>
      <w:iCs/>
      <w:lang w:val="en-GB"/>
    </w:rPr>
  </w:style>
  <w:style w:type="character" w:customStyle="1" w:styleId="CaracterCaracterCaracterCaracter1">
    <w:name w:val="Caracter Caracter Caracter Caracter1"/>
    <w:aliases w:val="Caracter Caracter Caracter Caracter Caracter Caracter Caracter Caracter"/>
    <w:basedOn w:val="DefaultParagraphFont"/>
    <w:uiPriority w:val="99"/>
    <w:semiHidden/>
    <w:rsid w:val="002C23F0"/>
  </w:style>
  <w:style w:type="paragraph" w:customStyle="1" w:styleId="Ariacurriculara">
    <w:name w:val="Aria curriculara"/>
    <w:basedOn w:val="Normal"/>
    <w:uiPriority w:val="99"/>
    <w:rsid w:val="002C23F0"/>
    <w:pPr>
      <w:widowControl w:val="0"/>
      <w:spacing w:before="5040" w:after="0" w:line="240" w:lineRule="auto"/>
      <w:jc w:val="center"/>
    </w:pPr>
    <w:rPr>
      <w:rFonts w:ascii="Times New Roman" w:hAnsi="Times New Roman" w:cs="Times New Roman"/>
      <w:b/>
      <w:bCs/>
      <w:sz w:val="44"/>
      <w:szCs w:val="44"/>
      <w:lang w:val="en-GB"/>
    </w:rPr>
  </w:style>
  <w:style w:type="paragraph" w:customStyle="1" w:styleId="Text-continuturibullets">
    <w:name w:val="Text - continuturi bullets"/>
    <w:basedOn w:val="Normal"/>
    <w:uiPriority w:val="99"/>
    <w:rsid w:val="002C23F0"/>
    <w:pPr>
      <w:widowControl w:val="0"/>
      <w:numPr>
        <w:numId w:val="8"/>
      </w:numPr>
      <w:tabs>
        <w:tab w:val="left" w:pos="284"/>
        <w:tab w:val="left" w:pos="851"/>
      </w:tabs>
      <w:spacing w:after="0" w:line="240" w:lineRule="auto"/>
      <w:ind w:left="851" w:hanging="284"/>
      <w:jc w:val="both"/>
    </w:pPr>
    <w:rPr>
      <w:rFonts w:ascii="Times New Roman" w:hAnsi="Times New Roman" w:cs="Times New Roman"/>
      <w:lang w:val="en-GB"/>
    </w:rPr>
  </w:style>
  <w:style w:type="paragraph" w:customStyle="1" w:styleId="Par-IV">
    <w:name w:val="Par - IV"/>
    <w:uiPriority w:val="99"/>
    <w:rsid w:val="002C23F0"/>
    <w:pPr>
      <w:numPr>
        <w:numId w:val="24"/>
      </w:numPr>
    </w:pPr>
    <w:rPr>
      <w:rFonts w:ascii="Times New Roman" w:hAnsi="Times New Roman"/>
      <w:i/>
      <w:iCs/>
      <w:noProof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618</TotalTime>
  <Pages>60</Pages>
  <Words>16341</Words>
  <Characters>-32766</Characters>
  <Application>Microsoft Office Outlook</Application>
  <DocSecurity>0</DocSecurity>
  <Lines>0</Lines>
  <Paragraphs>0</Paragraphs>
  <ScaleCrop>false</ScaleCrop>
  <Company>ISJ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alin.paunescu</dc:creator>
  <cp:keywords/>
  <dc:description/>
  <cp:lastModifiedBy>ISJ</cp:lastModifiedBy>
  <cp:revision>93</cp:revision>
  <cp:lastPrinted>2011-01-14T14:18:00Z</cp:lastPrinted>
  <dcterms:created xsi:type="dcterms:W3CDTF">2011-01-09T08:38:00Z</dcterms:created>
  <dcterms:modified xsi:type="dcterms:W3CDTF">2011-03-07T12:34:00Z</dcterms:modified>
</cp:coreProperties>
</file>